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F6C" w:rsidRPr="00490823" w:rsidRDefault="00F73AAC" w:rsidP="00F73AAC">
      <w:pPr>
        <w:pStyle w:val="Title"/>
      </w:pPr>
      <w:r>
        <w:rPr>
          <w:noProof/>
        </w:rPr>
        <w:drawing>
          <wp:inline distT="0" distB="0" distL="0" distR="0" wp14:anchorId="1D8842E6" wp14:editId="0F7B2C74">
            <wp:extent cx="3771900" cy="1181100"/>
            <wp:effectExtent l="0" t="0" r="0" b="0"/>
            <wp:docPr id="5" name="Picture 4" descr="Embrace Logo_Positive_Big Word Only in Black no ta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Embrace Logo_Positive_Big Word Only in Black no ta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="00504334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97.75pt;height:113.25pt" fillcolor="#5a5a5a [2109]" strokecolor="#5a5a5a [2109]">
            <v:shadow on="t" color="#b2b2b2" opacity="52429f" offset="3pt"/>
            <v:textpath style="font-family:&quot;Times New Roman&quot;;v-text-kern:t" trim="t" fitpath="t" string="group info"/>
          </v:shape>
        </w:pict>
      </w:r>
    </w:p>
    <w:tbl>
      <w:tblPr>
        <w:tblStyle w:val="TableGrid"/>
        <w:tblW w:w="5000" w:type="pct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561"/>
        <w:gridCol w:w="11349"/>
      </w:tblGrid>
      <w:tr w:rsidR="00727F6C" w:rsidTr="000D4237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727F6C" w:rsidRPr="00AE2DD4" w:rsidRDefault="00F73AAC" w:rsidP="00731373">
            <w:pPr>
              <w:pStyle w:val="Heading1"/>
            </w:pPr>
            <w:r>
              <w:t>Leader’s Name</w:t>
            </w:r>
          </w:p>
        </w:tc>
        <w:sdt>
          <w:sdtPr>
            <w:id w:val="882503959"/>
            <w:placeholder>
              <w:docPart w:val="0287C815CD22481881CF1C513C59DC82"/>
            </w:placeholder>
            <w:temporary/>
            <w:showingPlcHdr/>
          </w:sdtPr>
          <w:sdtEndPr/>
          <w:sdtContent>
            <w:tc>
              <w:tcPr>
                <w:tcW w:w="111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727F6C" w:rsidRPr="00D0019B" w:rsidRDefault="00731373" w:rsidP="00731373">
                <w:r w:rsidRPr="00695C35">
                  <w:rPr>
                    <w:rStyle w:val="PlaceholderText"/>
                  </w:rPr>
                  <w:t>[Enter background reasons for and details of petition]</w:t>
                </w:r>
              </w:p>
            </w:tc>
          </w:sdtContent>
        </w:sdt>
      </w:tr>
      <w:tr w:rsidR="00727F6C" w:rsidTr="000D4237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727F6C" w:rsidRPr="00AE2DD4" w:rsidRDefault="00F73AAC" w:rsidP="00731373">
            <w:pPr>
              <w:pStyle w:val="Heading1"/>
            </w:pPr>
            <w:r>
              <w:t>Leader’s Contact information</w:t>
            </w:r>
          </w:p>
        </w:tc>
        <w:tc>
          <w:tcPr>
            <w:tcW w:w="1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6C" w:rsidRDefault="00727F6C" w:rsidP="00731373"/>
        </w:tc>
      </w:tr>
    </w:tbl>
    <w:p w:rsidR="00727F6C" w:rsidRDefault="00727F6C" w:rsidP="00731373"/>
    <w:tbl>
      <w:tblPr>
        <w:tblStyle w:val="TableGrid"/>
        <w:tblW w:w="5175" w:type="pct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71"/>
        <w:gridCol w:w="2916"/>
        <w:gridCol w:w="3649"/>
        <w:gridCol w:w="3453"/>
        <w:gridCol w:w="1954"/>
        <w:gridCol w:w="1954"/>
      </w:tblGrid>
      <w:tr w:rsidR="0035565B" w:rsidRPr="003A6207" w:rsidTr="000D4237">
        <w:trPr>
          <w:tblHeader/>
        </w:trPr>
        <w:tc>
          <w:tcPr>
            <w:tcW w:w="472" w:type="dxa"/>
            <w:shd w:val="clear" w:color="auto" w:fill="808080" w:themeFill="background1" w:themeFillShade="80"/>
          </w:tcPr>
          <w:p w:rsidR="0035565B" w:rsidRPr="00490823" w:rsidRDefault="0035565B" w:rsidP="00731373">
            <w:pPr>
              <w:pStyle w:val="Heading1"/>
            </w:pPr>
          </w:p>
        </w:tc>
        <w:tc>
          <w:tcPr>
            <w:tcW w:w="2916" w:type="dxa"/>
            <w:shd w:val="clear" w:color="auto" w:fill="808080" w:themeFill="background1" w:themeFillShade="80"/>
          </w:tcPr>
          <w:p w:rsidR="0035565B" w:rsidRPr="00490823" w:rsidRDefault="0035565B" w:rsidP="00F851DF">
            <w:pPr>
              <w:pStyle w:val="Heading1"/>
            </w:pPr>
            <w:r>
              <w:t xml:space="preserve">Participant </w:t>
            </w:r>
            <w:r w:rsidRPr="00490823">
              <w:t>Name</w:t>
            </w:r>
          </w:p>
        </w:tc>
        <w:tc>
          <w:tcPr>
            <w:tcW w:w="3649" w:type="dxa"/>
            <w:shd w:val="clear" w:color="auto" w:fill="808080" w:themeFill="background1" w:themeFillShade="80"/>
          </w:tcPr>
          <w:p w:rsidR="0035565B" w:rsidRPr="00490823" w:rsidRDefault="0035565B" w:rsidP="00F851DF">
            <w:pPr>
              <w:pStyle w:val="Heading1"/>
            </w:pPr>
            <w:r>
              <w:t>Cell Phone</w:t>
            </w:r>
          </w:p>
        </w:tc>
        <w:tc>
          <w:tcPr>
            <w:tcW w:w="3453" w:type="dxa"/>
            <w:shd w:val="clear" w:color="auto" w:fill="808080" w:themeFill="background1" w:themeFillShade="80"/>
          </w:tcPr>
          <w:p w:rsidR="0035565B" w:rsidRPr="00490823" w:rsidRDefault="0035565B" w:rsidP="00F851DF">
            <w:pPr>
              <w:pStyle w:val="Heading1"/>
            </w:pPr>
            <w:r>
              <w:t xml:space="preserve">E-mail </w:t>
            </w:r>
            <w:r w:rsidRPr="00490823">
              <w:t>Address</w:t>
            </w:r>
          </w:p>
        </w:tc>
        <w:tc>
          <w:tcPr>
            <w:tcW w:w="1954" w:type="dxa"/>
            <w:shd w:val="clear" w:color="auto" w:fill="808080" w:themeFill="background1" w:themeFillShade="80"/>
          </w:tcPr>
          <w:p w:rsidR="0035565B" w:rsidRPr="00490823" w:rsidRDefault="0035565B" w:rsidP="00A0619D">
            <w:pPr>
              <w:pStyle w:val="Heading1"/>
              <w:ind w:right="-2164"/>
            </w:pPr>
            <w:r>
              <w:t>Address</w:t>
            </w:r>
          </w:p>
        </w:tc>
        <w:tc>
          <w:tcPr>
            <w:tcW w:w="1954" w:type="dxa"/>
            <w:shd w:val="clear" w:color="auto" w:fill="808080" w:themeFill="background1" w:themeFillShade="80"/>
          </w:tcPr>
          <w:p w:rsidR="0035565B" w:rsidRPr="00490823" w:rsidRDefault="0035565B" w:rsidP="005F729D">
            <w:pPr>
              <w:pStyle w:val="Heading1"/>
              <w:ind w:right="-2164"/>
            </w:pPr>
            <w:r>
              <w:t>Month Hosting</w:t>
            </w:r>
          </w:p>
        </w:tc>
      </w:tr>
      <w:tr w:rsidR="0035565B" w:rsidRPr="003A6207" w:rsidTr="0035565B">
        <w:trPr>
          <w:trHeight w:val="576"/>
        </w:trPr>
        <w:tc>
          <w:tcPr>
            <w:tcW w:w="472" w:type="dxa"/>
            <w:vAlign w:val="center"/>
          </w:tcPr>
          <w:p w:rsidR="0035565B" w:rsidRPr="003A6207" w:rsidRDefault="0035565B" w:rsidP="00731373">
            <w:r>
              <w:t>1</w:t>
            </w:r>
          </w:p>
        </w:tc>
        <w:tc>
          <w:tcPr>
            <w:tcW w:w="2916" w:type="dxa"/>
            <w:vAlign w:val="center"/>
          </w:tcPr>
          <w:p w:rsidR="0035565B" w:rsidRPr="003A6207" w:rsidRDefault="0035565B" w:rsidP="00731373"/>
        </w:tc>
        <w:tc>
          <w:tcPr>
            <w:tcW w:w="3649" w:type="dxa"/>
            <w:vAlign w:val="center"/>
          </w:tcPr>
          <w:p w:rsidR="0035565B" w:rsidRPr="003A6207" w:rsidRDefault="0035565B" w:rsidP="00731373"/>
        </w:tc>
        <w:tc>
          <w:tcPr>
            <w:tcW w:w="3453" w:type="dxa"/>
            <w:vAlign w:val="center"/>
          </w:tcPr>
          <w:p w:rsidR="0035565B" w:rsidRPr="003A6207" w:rsidRDefault="0035565B" w:rsidP="00731373"/>
        </w:tc>
        <w:tc>
          <w:tcPr>
            <w:tcW w:w="1954" w:type="dxa"/>
            <w:vAlign w:val="center"/>
          </w:tcPr>
          <w:p w:rsidR="0035565B" w:rsidRPr="003A6207" w:rsidRDefault="0035565B" w:rsidP="00A0619D">
            <w:pPr>
              <w:ind w:right="-2164"/>
            </w:pPr>
          </w:p>
        </w:tc>
        <w:tc>
          <w:tcPr>
            <w:tcW w:w="1954" w:type="dxa"/>
            <w:vAlign w:val="center"/>
          </w:tcPr>
          <w:p w:rsidR="0035565B" w:rsidRPr="003A6207" w:rsidRDefault="0035565B" w:rsidP="005F729D">
            <w:pPr>
              <w:ind w:right="-2164"/>
            </w:pPr>
          </w:p>
        </w:tc>
      </w:tr>
      <w:tr w:rsidR="0035565B" w:rsidRPr="003A6207" w:rsidTr="0035565B">
        <w:trPr>
          <w:trHeight w:val="576"/>
        </w:trPr>
        <w:tc>
          <w:tcPr>
            <w:tcW w:w="472" w:type="dxa"/>
            <w:vAlign w:val="center"/>
          </w:tcPr>
          <w:p w:rsidR="0035565B" w:rsidRPr="003A6207" w:rsidRDefault="0035565B" w:rsidP="00731373">
            <w:r>
              <w:t>2</w:t>
            </w:r>
          </w:p>
        </w:tc>
        <w:tc>
          <w:tcPr>
            <w:tcW w:w="2916" w:type="dxa"/>
            <w:vAlign w:val="center"/>
          </w:tcPr>
          <w:p w:rsidR="0035565B" w:rsidRPr="003A6207" w:rsidRDefault="0035565B" w:rsidP="00731373"/>
        </w:tc>
        <w:tc>
          <w:tcPr>
            <w:tcW w:w="3649" w:type="dxa"/>
            <w:vAlign w:val="center"/>
          </w:tcPr>
          <w:p w:rsidR="0035565B" w:rsidRPr="003A6207" w:rsidRDefault="0035565B" w:rsidP="00731373"/>
        </w:tc>
        <w:tc>
          <w:tcPr>
            <w:tcW w:w="3453" w:type="dxa"/>
            <w:vAlign w:val="center"/>
          </w:tcPr>
          <w:p w:rsidR="0035565B" w:rsidRPr="003A6207" w:rsidRDefault="0035565B" w:rsidP="00731373"/>
        </w:tc>
        <w:tc>
          <w:tcPr>
            <w:tcW w:w="1954" w:type="dxa"/>
            <w:vAlign w:val="center"/>
          </w:tcPr>
          <w:p w:rsidR="0035565B" w:rsidRPr="003A6207" w:rsidRDefault="0035565B" w:rsidP="00A0619D">
            <w:pPr>
              <w:ind w:right="-2164"/>
            </w:pPr>
          </w:p>
        </w:tc>
        <w:tc>
          <w:tcPr>
            <w:tcW w:w="1954" w:type="dxa"/>
            <w:vAlign w:val="center"/>
          </w:tcPr>
          <w:p w:rsidR="0035565B" w:rsidRPr="003A6207" w:rsidRDefault="0035565B" w:rsidP="005F729D">
            <w:pPr>
              <w:ind w:right="-2164"/>
            </w:pPr>
          </w:p>
        </w:tc>
      </w:tr>
      <w:tr w:rsidR="0035565B" w:rsidRPr="003A6207" w:rsidTr="0035565B">
        <w:trPr>
          <w:trHeight w:val="576"/>
        </w:trPr>
        <w:tc>
          <w:tcPr>
            <w:tcW w:w="472" w:type="dxa"/>
            <w:vAlign w:val="center"/>
          </w:tcPr>
          <w:p w:rsidR="0035565B" w:rsidRPr="003A6207" w:rsidRDefault="0035565B" w:rsidP="00731373">
            <w:r>
              <w:t>3</w:t>
            </w:r>
          </w:p>
        </w:tc>
        <w:tc>
          <w:tcPr>
            <w:tcW w:w="2916" w:type="dxa"/>
            <w:vAlign w:val="center"/>
          </w:tcPr>
          <w:p w:rsidR="0035565B" w:rsidRPr="003A6207" w:rsidRDefault="0035565B" w:rsidP="00731373"/>
        </w:tc>
        <w:tc>
          <w:tcPr>
            <w:tcW w:w="3649" w:type="dxa"/>
            <w:vAlign w:val="center"/>
          </w:tcPr>
          <w:p w:rsidR="0035565B" w:rsidRPr="003A6207" w:rsidRDefault="0035565B" w:rsidP="00731373"/>
        </w:tc>
        <w:tc>
          <w:tcPr>
            <w:tcW w:w="3453" w:type="dxa"/>
            <w:vAlign w:val="center"/>
          </w:tcPr>
          <w:p w:rsidR="0035565B" w:rsidRPr="003A6207" w:rsidRDefault="0035565B" w:rsidP="00731373"/>
        </w:tc>
        <w:tc>
          <w:tcPr>
            <w:tcW w:w="1954" w:type="dxa"/>
            <w:vAlign w:val="center"/>
          </w:tcPr>
          <w:p w:rsidR="0035565B" w:rsidRPr="003A6207" w:rsidRDefault="0035565B" w:rsidP="00A0619D">
            <w:pPr>
              <w:ind w:right="-2164"/>
            </w:pPr>
          </w:p>
        </w:tc>
        <w:tc>
          <w:tcPr>
            <w:tcW w:w="1954" w:type="dxa"/>
            <w:vAlign w:val="center"/>
          </w:tcPr>
          <w:p w:rsidR="0035565B" w:rsidRPr="003A6207" w:rsidRDefault="0035565B" w:rsidP="005F729D">
            <w:pPr>
              <w:ind w:right="-2164"/>
            </w:pPr>
          </w:p>
        </w:tc>
      </w:tr>
      <w:tr w:rsidR="0035565B" w:rsidRPr="003A6207" w:rsidTr="0035565B">
        <w:trPr>
          <w:trHeight w:val="576"/>
        </w:trPr>
        <w:tc>
          <w:tcPr>
            <w:tcW w:w="472" w:type="dxa"/>
            <w:vAlign w:val="center"/>
          </w:tcPr>
          <w:p w:rsidR="0035565B" w:rsidRPr="003A6207" w:rsidRDefault="0035565B" w:rsidP="00731373">
            <w:r>
              <w:t>4</w:t>
            </w:r>
          </w:p>
        </w:tc>
        <w:tc>
          <w:tcPr>
            <w:tcW w:w="2916" w:type="dxa"/>
            <w:vAlign w:val="center"/>
          </w:tcPr>
          <w:p w:rsidR="0035565B" w:rsidRPr="003A6207" w:rsidRDefault="0035565B" w:rsidP="00731373"/>
        </w:tc>
        <w:tc>
          <w:tcPr>
            <w:tcW w:w="3649" w:type="dxa"/>
            <w:vAlign w:val="center"/>
          </w:tcPr>
          <w:p w:rsidR="0035565B" w:rsidRPr="003A6207" w:rsidRDefault="0035565B" w:rsidP="00731373"/>
        </w:tc>
        <w:tc>
          <w:tcPr>
            <w:tcW w:w="3453" w:type="dxa"/>
            <w:vAlign w:val="center"/>
          </w:tcPr>
          <w:p w:rsidR="0035565B" w:rsidRPr="003A6207" w:rsidRDefault="0035565B" w:rsidP="00731373"/>
        </w:tc>
        <w:tc>
          <w:tcPr>
            <w:tcW w:w="1954" w:type="dxa"/>
            <w:vAlign w:val="center"/>
          </w:tcPr>
          <w:p w:rsidR="0035565B" w:rsidRPr="003A6207" w:rsidRDefault="0035565B" w:rsidP="00A0619D">
            <w:pPr>
              <w:ind w:right="-2164"/>
            </w:pPr>
          </w:p>
        </w:tc>
        <w:tc>
          <w:tcPr>
            <w:tcW w:w="1954" w:type="dxa"/>
            <w:vAlign w:val="center"/>
          </w:tcPr>
          <w:p w:rsidR="0035565B" w:rsidRPr="003A6207" w:rsidRDefault="0035565B" w:rsidP="005F729D">
            <w:pPr>
              <w:ind w:right="-2164"/>
            </w:pPr>
          </w:p>
        </w:tc>
      </w:tr>
      <w:tr w:rsidR="0035565B" w:rsidRPr="003A6207" w:rsidTr="0035565B">
        <w:trPr>
          <w:trHeight w:val="576"/>
        </w:trPr>
        <w:tc>
          <w:tcPr>
            <w:tcW w:w="472" w:type="dxa"/>
            <w:vAlign w:val="center"/>
          </w:tcPr>
          <w:p w:rsidR="0035565B" w:rsidRPr="00A0619D" w:rsidRDefault="0035565B" w:rsidP="00731373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916" w:type="dxa"/>
            <w:vAlign w:val="center"/>
          </w:tcPr>
          <w:p w:rsidR="0035565B" w:rsidRPr="003A6207" w:rsidRDefault="0035565B" w:rsidP="00731373"/>
        </w:tc>
        <w:tc>
          <w:tcPr>
            <w:tcW w:w="3649" w:type="dxa"/>
            <w:vAlign w:val="center"/>
          </w:tcPr>
          <w:p w:rsidR="0035565B" w:rsidRPr="003A6207" w:rsidRDefault="0035565B" w:rsidP="00731373"/>
        </w:tc>
        <w:tc>
          <w:tcPr>
            <w:tcW w:w="3453" w:type="dxa"/>
            <w:vAlign w:val="center"/>
          </w:tcPr>
          <w:p w:rsidR="0035565B" w:rsidRPr="003A6207" w:rsidRDefault="0035565B" w:rsidP="00731373"/>
        </w:tc>
        <w:tc>
          <w:tcPr>
            <w:tcW w:w="1954" w:type="dxa"/>
            <w:vAlign w:val="center"/>
          </w:tcPr>
          <w:p w:rsidR="0035565B" w:rsidRPr="003A6207" w:rsidRDefault="0035565B" w:rsidP="00A0619D">
            <w:pPr>
              <w:ind w:right="-2164"/>
            </w:pPr>
          </w:p>
        </w:tc>
        <w:tc>
          <w:tcPr>
            <w:tcW w:w="1954" w:type="dxa"/>
            <w:vAlign w:val="center"/>
          </w:tcPr>
          <w:p w:rsidR="0035565B" w:rsidRPr="003A6207" w:rsidRDefault="0035565B" w:rsidP="005F729D">
            <w:pPr>
              <w:ind w:right="-2164"/>
            </w:pPr>
          </w:p>
        </w:tc>
      </w:tr>
      <w:tr w:rsidR="0035565B" w:rsidRPr="003A6207" w:rsidTr="0035565B">
        <w:trPr>
          <w:trHeight w:val="576"/>
        </w:trPr>
        <w:tc>
          <w:tcPr>
            <w:tcW w:w="472" w:type="dxa"/>
            <w:vAlign w:val="center"/>
          </w:tcPr>
          <w:p w:rsidR="0035565B" w:rsidRPr="00A0619D" w:rsidRDefault="0035565B" w:rsidP="00731373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916" w:type="dxa"/>
            <w:vAlign w:val="center"/>
          </w:tcPr>
          <w:p w:rsidR="0035565B" w:rsidRPr="003A6207" w:rsidRDefault="0035565B" w:rsidP="00731373"/>
        </w:tc>
        <w:tc>
          <w:tcPr>
            <w:tcW w:w="3649" w:type="dxa"/>
            <w:vAlign w:val="center"/>
          </w:tcPr>
          <w:p w:rsidR="0035565B" w:rsidRPr="003A6207" w:rsidRDefault="0035565B" w:rsidP="00731373"/>
        </w:tc>
        <w:tc>
          <w:tcPr>
            <w:tcW w:w="3453" w:type="dxa"/>
            <w:vAlign w:val="center"/>
          </w:tcPr>
          <w:p w:rsidR="0035565B" w:rsidRPr="003A6207" w:rsidRDefault="0035565B" w:rsidP="00731373"/>
        </w:tc>
        <w:tc>
          <w:tcPr>
            <w:tcW w:w="1954" w:type="dxa"/>
            <w:vAlign w:val="center"/>
          </w:tcPr>
          <w:p w:rsidR="0035565B" w:rsidRPr="003A6207" w:rsidRDefault="0035565B" w:rsidP="00A0619D">
            <w:pPr>
              <w:ind w:right="-2164"/>
            </w:pPr>
          </w:p>
        </w:tc>
        <w:tc>
          <w:tcPr>
            <w:tcW w:w="1954" w:type="dxa"/>
            <w:vAlign w:val="center"/>
          </w:tcPr>
          <w:p w:rsidR="0035565B" w:rsidRPr="003A6207" w:rsidRDefault="0035565B" w:rsidP="005F729D">
            <w:pPr>
              <w:ind w:right="-2164"/>
            </w:pPr>
          </w:p>
        </w:tc>
      </w:tr>
      <w:tr w:rsidR="0035565B" w:rsidRPr="003A6207" w:rsidTr="0035565B">
        <w:trPr>
          <w:trHeight w:val="576"/>
        </w:trPr>
        <w:tc>
          <w:tcPr>
            <w:tcW w:w="472" w:type="dxa"/>
            <w:vAlign w:val="center"/>
          </w:tcPr>
          <w:p w:rsidR="0035565B" w:rsidRPr="003A6207" w:rsidRDefault="0035565B" w:rsidP="00731373">
            <w:r>
              <w:t>7</w:t>
            </w:r>
          </w:p>
        </w:tc>
        <w:tc>
          <w:tcPr>
            <w:tcW w:w="2916" w:type="dxa"/>
            <w:vAlign w:val="center"/>
          </w:tcPr>
          <w:p w:rsidR="0035565B" w:rsidRPr="003A6207" w:rsidRDefault="0035565B" w:rsidP="00731373"/>
        </w:tc>
        <w:tc>
          <w:tcPr>
            <w:tcW w:w="3649" w:type="dxa"/>
            <w:vAlign w:val="center"/>
          </w:tcPr>
          <w:p w:rsidR="0035565B" w:rsidRPr="003A6207" w:rsidRDefault="0035565B" w:rsidP="00731373"/>
        </w:tc>
        <w:tc>
          <w:tcPr>
            <w:tcW w:w="3453" w:type="dxa"/>
            <w:vAlign w:val="center"/>
          </w:tcPr>
          <w:p w:rsidR="0035565B" w:rsidRPr="003A6207" w:rsidRDefault="0035565B" w:rsidP="00731373"/>
        </w:tc>
        <w:tc>
          <w:tcPr>
            <w:tcW w:w="1954" w:type="dxa"/>
            <w:vAlign w:val="center"/>
          </w:tcPr>
          <w:p w:rsidR="0035565B" w:rsidRPr="003A6207" w:rsidRDefault="0035565B" w:rsidP="00A0619D">
            <w:pPr>
              <w:ind w:right="-2164"/>
            </w:pPr>
          </w:p>
        </w:tc>
        <w:tc>
          <w:tcPr>
            <w:tcW w:w="1954" w:type="dxa"/>
            <w:vAlign w:val="center"/>
          </w:tcPr>
          <w:p w:rsidR="0035565B" w:rsidRPr="003A6207" w:rsidRDefault="0035565B" w:rsidP="005F729D">
            <w:pPr>
              <w:ind w:right="-2164"/>
            </w:pPr>
          </w:p>
        </w:tc>
      </w:tr>
      <w:tr w:rsidR="0035565B" w:rsidRPr="003A6207" w:rsidTr="0035565B">
        <w:trPr>
          <w:trHeight w:val="576"/>
        </w:trPr>
        <w:tc>
          <w:tcPr>
            <w:tcW w:w="472" w:type="dxa"/>
            <w:vAlign w:val="center"/>
          </w:tcPr>
          <w:p w:rsidR="0035565B" w:rsidRPr="003A6207" w:rsidRDefault="0035565B" w:rsidP="00731373">
            <w:r>
              <w:t>8</w:t>
            </w:r>
          </w:p>
        </w:tc>
        <w:tc>
          <w:tcPr>
            <w:tcW w:w="2916" w:type="dxa"/>
            <w:vAlign w:val="center"/>
          </w:tcPr>
          <w:p w:rsidR="0035565B" w:rsidRPr="003A6207" w:rsidRDefault="0035565B" w:rsidP="00731373"/>
        </w:tc>
        <w:tc>
          <w:tcPr>
            <w:tcW w:w="3649" w:type="dxa"/>
            <w:vAlign w:val="center"/>
          </w:tcPr>
          <w:p w:rsidR="0035565B" w:rsidRPr="003A6207" w:rsidRDefault="0035565B" w:rsidP="00731373"/>
        </w:tc>
        <w:tc>
          <w:tcPr>
            <w:tcW w:w="3453" w:type="dxa"/>
            <w:vAlign w:val="center"/>
          </w:tcPr>
          <w:p w:rsidR="0035565B" w:rsidRPr="003A6207" w:rsidRDefault="0035565B" w:rsidP="00731373"/>
        </w:tc>
        <w:tc>
          <w:tcPr>
            <w:tcW w:w="1954" w:type="dxa"/>
            <w:vAlign w:val="center"/>
          </w:tcPr>
          <w:p w:rsidR="0035565B" w:rsidRPr="003A6207" w:rsidRDefault="0035565B" w:rsidP="00A0619D">
            <w:pPr>
              <w:ind w:right="-2164"/>
            </w:pPr>
          </w:p>
        </w:tc>
        <w:tc>
          <w:tcPr>
            <w:tcW w:w="1954" w:type="dxa"/>
            <w:vAlign w:val="center"/>
          </w:tcPr>
          <w:p w:rsidR="0035565B" w:rsidRPr="003A6207" w:rsidRDefault="0035565B" w:rsidP="005F729D">
            <w:pPr>
              <w:ind w:right="-2164"/>
            </w:pPr>
          </w:p>
        </w:tc>
      </w:tr>
      <w:tr w:rsidR="0035565B" w:rsidRPr="003A6207" w:rsidTr="0035565B">
        <w:trPr>
          <w:trHeight w:val="576"/>
        </w:trPr>
        <w:tc>
          <w:tcPr>
            <w:tcW w:w="472" w:type="dxa"/>
            <w:vAlign w:val="center"/>
          </w:tcPr>
          <w:p w:rsidR="0035565B" w:rsidRPr="003A6207" w:rsidRDefault="0035565B" w:rsidP="00731373">
            <w:r>
              <w:t>9</w:t>
            </w:r>
          </w:p>
        </w:tc>
        <w:tc>
          <w:tcPr>
            <w:tcW w:w="2916" w:type="dxa"/>
            <w:vAlign w:val="center"/>
          </w:tcPr>
          <w:p w:rsidR="0035565B" w:rsidRPr="003A6207" w:rsidRDefault="0035565B" w:rsidP="00731373"/>
        </w:tc>
        <w:tc>
          <w:tcPr>
            <w:tcW w:w="3649" w:type="dxa"/>
            <w:vAlign w:val="center"/>
          </w:tcPr>
          <w:p w:rsidR="0035565B" w:rsidRPr="003A6207" w:rsidRDefault="0035565B" w:rsidP="00731373"/>
        </w:tc>
        <w:tc>
          <w:tcPr>
            <w:tcW w:w="3453" w:type="dxa"/>
            <w:vAlign w:val="center"/>
          </w:tcPr>
          <w:p w:rsidR="0035565B" w:rsidRPr="003A6207" w:rsidRDefault="0035565B" w:rsidP="00731373"/>
        </w:tc>
        <w:tc>
          <w:tcPr>
            <w:tcW w:w="1954" w:type="dxa"/>
            <w:vAlign w:val="center"/>
          </w:tcPr>
          <w:p w:rsidR="0035565B" w:rsidRPr="003A6207" w:rsidRDefault="0035565B" w:rsidP="00A0619D">
            <w:pPr>
              <w:ind w:right="-2164"/>
            </w:pPr>
          </w:p>
        </w:tc>
        <w:tc>
          <w:tcPr>
            <w:tcW w:w="1954" w:type="dxa"/>
            <w:vAlign w:val="center"/>
          </w:tcPr>
          <w:p w:rsidR="0035565B" w:rsidRPr="003A6207" w:rsidRDefault="0035565B" w:rsidP="005F729D">
            <w:pPr>
              <w:ind w:right="-2164"/>
            </w:pPr>
          </w:p>
        </w:tc>
      </w:tr>
      <w:tr w:rsidR="0035565B" w:rsidRPr="003A6207" w:rsidTr="0035565B">
        <w:trPr>
          <w:trHeight w:val="576"/>
        </w:trPr>
        <w:tc>
          <w:tcPr>
            <w:tcW w:w="472" w:type="dxa"/>
            <w:vAlign w:val="center"/>
          </w:tcPr>
          <w:p w:rsidR="0035565B" w:rsidRPr="003A6207" w:rsidRDefault="0035565B" w:rsidP="00731373">
            <w:r>
              <w:t>10</w:t>
            </w:r>
          </w:p>
        </w:tc>
        <w:tc>
          <w:tcPr>
            <w:tcW w:w="2916" w:type="dxa"/>
            <w:vAlign w:val="center"/>
          </w:tcPr>
          <w:p w:rsidR="0035565B" w:rsidRPr="003A6207" w:rsidRDefault="0035565B" w:rsidP="00731373"/>
        </w:tc>
        <w:tc>
          <w:tcPr>
            <w:tcW w:w="3649" w:type="dxa"/>
            <w:vAlign w:val="center"/>
          </w:tcPr>
          <w:p w:rsidR="0035565B" w:rsidRPr="003A6207" w:rsidRDefault="0035565B" w:rsidP="00731373"/>
        </w:tc>
        <w:tc>
          <w:tcPr>
            <w:tcW w:w="3453" w:type="dxa"/>
            <w:vAlign w:val="center"/>
          </w:tcPr>
          <w:p w:rsidR="0035565B" w:rsidRPr="003A6207" w:rsidRDefault="0035565B" w:rsidP="00731373"/>
        </w:tc>
        <w:tc>
          <w:tcPr>
            <w:tcW w:w="1954" w:type="dxa"/>
            <w:vAlign w:val="center"/>
          </w:tcPr>
          <w:p w:rsidR="0035565B" w:rsidRPr="003A6207" w:rsidRDefault="0035565B" w:rsidP="00A0619D">
            <w:pPr>
              <w:ind w:right="-2164"/>
            </w:pPr>
          </w:p>
        </w:tc>
        <w:tc>
          <w:tcPr>
            <w:tcW w:w="1954" w:type="dxa"/>
            <w:vAlign w:val="center"/>
          </w:tcPr>
          <w:p w:rsidR="0035565B" w:rsidRPr="003A6207" w:rsidRDefault="0035565B" w:rsidP="005F729D">
            <w:pPr>
              <w:ind w:right="-2164"/>
            </w:pPr>
          </w:p>
        </w:tc>
      </w:tr>
      <w:tr w:rsidR="0035565B" w:rsidRPr="003A6207" w:rsidTr="0035565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76"/>
        </w:trPr>
        <w:tc>
          <w:tcPr>
            <w:tcW w:w="472" w:type="dxa"/>
          </w:tcPr>
          <w:p w:rsidR="0035565B" w:rsidRPr="003A6207" w:rsidRDefault="0035565B" w:rsidP="00F851DF">
            <w:r>
              <w:t>11</w:t>
            </w:r>
          </w:p>
        </w:tc>
        <w:tc>
          <w:tcPr>
            <w:tcW w:w="2916" w:type="dxa"/>
          </w:tcPr>
          <w:p w:rsidR="0035565B" w:rsidRPr="003A6207" w:rsidRDefault="0035565B" w:rsidP="00F851DF"/>
        </w:tc>
        <w:tc>
          <w:tcPr>
            <w:tcW w:w="3649" w:type="dxa"/>
          </w:tcPr>
          <w:p w:rsidR="0035565B" w:rsidRPr="003A6207" w:rsidRDefault="0035565B" w:rsidP="00F851DF"/>
        </w:tc>
        <w:tc>
          <w:tcPr>
            <w:tcW w:w="3453" w:type="dxa"/>
          </w:tcPr>
          <w:p w:rsidR="0035565B" w:rsidRPr="003A6207" w:rsidRDefault="0035565B" w:rsidP="00F851DF"/>
        </w:tc>
        <w:tc>
          <w:tcPr>
            <w:tcW w:w="1954" w:type="dxa"/>
          </w:tcPr>
          <w:p w:rsidR="0035565B" w:rsidRPr="003A6207" w:rsidRDefault="0035565B" w:rsidP="00A0619D">
            <w:pPr>
              <w:ind w:right="-2164"/>
            </w:pPr>
          </w:p>
        </w:tc>
        <w:tc>
          <w:tcPr>
            <w:tcW w:w="1954" w:type="dxa"/>
          </w:tcPr>
          <w:p w:rsidR="0035565B" w:rsidRPr="003A6207" w:rsidRDefault="0035565B" w:rsidP="005F729D">
            <w:pPr>
              <w:ind w:right="-2164"/>
            </w:pPr>
          </w:p>
        </w:tc>
      </w:tr>
      <w:tr w:rsidR="0035565B" w:rsidRPr="003A6207" w:rsidTr="0035565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76"/>
        </w:trPr>
        <w:tc>
          <w:tcPr>
            <w:tcW w:w="472" w:type="dxa"/>
          </w:tcPr>
          <w:p w:rsidR="0035565B" w:rsidRPr="003A6207" w:rsidRDefault="0035565B" w:rsidP="00F851DF">
            <w:r>
              <w:t>12</w:t>
            </w:r>
          </w:p>
        </w:tc>
        <w:tc>
          <w:tcPr>
            <w:tcW w:w="2916" w:type="dxa"/>
          </w:tcPr>
          <w:p w:rsidR="0035565B" w:rsidRPr="003A6207" w:rsidRDefault="0035565B" w:rsidP="00F851DF"/>
        </w:tc>
        <w:tc>
          <w:tcPr>
            <w:tcW w:w="3649" w:type="dxa"/>
          </w:tcPr>
          <w:p w:rsidR="0035565B" w:rsidRPr="003A6207" w:rsidRDefault="0035565B" w:rsidP="00F851DF"/>
        </w:tc>
        <w:tc>
          <w:tcPr>
            <w:tcW w:w="3453" w:type="dxa"/>
          </w:tcPr>
          <w:p w:rsidR="0035565B" w:rsidRPr="003A6207" w:rsidRDefault="0035565B" w:rsidP="00F851DF"/>
        </w:tc>
        <w:tc>
          <w:tcPr>
            <w:tcW w:w="1954" w:type="dxa"/>
          </w:tcPr>
          <w:p w:rsidR="0035565B" w:rsidRPr="003A6207" w:rsidRDefault="0035565B" w:rsidP="00A0619D">
            <w:pPr>
              <w:ind w:right="-2164"/>
            </w:pPr>
          </w:p>
        </w:tc>
        <w:tc>
          <w:tcPr>
            <w:tcW w:w="1954" w:type="dxa"/>
          </w:tcPr>
          <w:p w:rsidR="0035565B" w:rsidRPr="003A6207" w:rsidRDefault="0035565B" w:rsidP="005F729D">
            <w:pPr>
              <w:ind w:right="-2164"/>
            </w:pPr>
          </w:p>
        </w:tc>
      </w:tr>
    </w:tbl>
    <w:p w:rsidR="00F73AAC" w:rsidRPr="003A6207" w:rsidRDefault="00F73AAC" w:rsidP="00B20413">
      <w:pPr>
        <w:pStyle w:val="Heading1"/>
      </w:pPr>
      <w:r>
        <w:rPr>
          <w:noProof/>
        </w:rPr>
        <w:lastRenderedPageBreak/>
        <w:drawing>
          <wp:inline distT="0" distB="0" distL="0" distR="0" wp14:anchorId="194AB025" wp14:editId="615428C5">
            <wp:extent cx="3771900" cy="1181100"/>
            <wp:effectExtent l="0" t="0" r="0" b="0"/>
            <wp:docPr id="1" name="Picture 4" descr="Embrace Logo_Positive_Big Word Only in Black no ta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Embrace Logo_Positive_Big Word Only in Black no ta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Style w:val="TableGrid"/>
        <w:tblW w:w="5000" w:type="pct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561"/>
        <w:gridCol w:w="11349"/>
      </w:tblGrid>
      <w:tr w:rsidR="00F73AAC" w:rsidTr="000D4237"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F73AAC" w:rsidRPr="00AE2DD4" w:rsidRDefault="00F73AAC" w:rsidP="00F851DF">
            <w:pPr>
              <w:pStyle w:val="Heading1"/>
            </w:pPr>
            <w:r>
              <w:t>Corps/ARC/Other</w:t>
            </w:r>
          </w:p>
        </w:tc>
        <w:sdt>
          <w:sdtPr>
            <w:id w:val="418366176"/>
            <w:placeholder>
              <w:docPart w:val="516B23D7888C4D589A5D516B5190FBB3"/>
            </w:placeholder>
            <w:temporary/>
            <w:showingPlcHdr/>
          </w:sdtPr>
          <w:sdtEndPr/>
          <w:sdtContent>
            <w:tc>
              <w:tcPr>
                <w:tcW w:w="113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F73AAC" w:rsidRPr="00D0019B" w:rsidRDefault="00F73AAC" w:rsidP="00F851DF">
                <w:r w:rsidRPr="00695C35">
                  <w:rPr>
                    <w:rStyle w:val="PlaceholderText"/>
                  </w:rPr>
                  <w:t>[Enter background reasons for and details of petition]</w:t>
                </w:r>
              </w:p>
            </w:tc>
          </w:sdtContent>
        </w:sdt>
      </w:tr>
      <w:tr w:rsidR="00F73AAC" w:rsidTr="000D4237"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F73AAC" w:rsidRDefault="00F73AAC" w:rsidP="00F851DF">
            <w:pPr>
              <w:pStyle w:val="Heading1"/>
            </w:pPr>
            <w:r>
              <w:t>Embrace Coordinator</w:t>
            </w:r>
          </w:p>
          <w:p w:rsidR="00F73AAC" w:rsidRPr="00F73AAC" w:rsidRDefault="00F73AAC" w:rsidP="00F73AAC">
            <w:pPr>
              <w:rPr>
                <w:b/>
              </w:rPr>
            </w:pPr>
            <w:r w:rsidRPr="00F73AAC">
              <w:rPr>
                <w:b/>
              </w:rPr>
              <w:t>and Officer’s Name</w:t>
            </w:r>
            <w:r w:rsidR="00A0619D">
              <w:rPr>
                <w:b/>
              </w:rPr>
              <w:t>s</w:t>
            </w:r>
          </w:p>
        </w:tc>
        <w:tc>
          <w:tcPr>
            <w:tcW w:w="1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AAC" w:rsidRDefault="00F73AAC" w:rsidP="00F851DF"/>
        </w:tc>
      </w:tr>
    </w:tbl>
    <w:p w:rsidR="00642511" w:rsidRDefault="00642511" w:rsidP="00A0619D">
      <w:pPr>
        <w:ind w:right="-90"/>
      </w:pPr>
    </w:p>
    <w:tbl>
      <w:tblPr>
        <w:tblStyle w:val="TableGrid"/>
        <w:tblW w:w="5000" w:type="pct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73"/>
        <w:gridCol w:w="2916"/>
        <w:gridCol w:w="3649"/>
        <w:gridCol w:w="3453"/>
        <w:gridCol w:w="3419"/>
      </w:tblGrid>
      <w:tr w:rsidR="00A0619D" w:rsidRPr="00490823" w:rsidTr="000D4237">
        <w:trPr>
          <w:tblHeader/>
        </w:trPr>
        <w:tc>
          <w:tcPr>
            <w:tcW w:w="475" w:type="dxa"/>
            <w:shd w:val="clear" w:color="auto" w:fill="808080" w:themeFill="background1" w:themeFillShade="80"/>
          </w:tcPr>
          <w:p w:rsidR="00A0619D" w:rsidRPr="00A0619D" w:rsidRDefault="00A0619D" w:rsidP="00F851DF">
            <w:pPr>
              <w:pStyle w:val="Heading1"/>
              <w:rPr>
                <w:i/>
              </w:rPr>
            </w:pPr>
          </w:p>
        </w:tc>
        <w:tc>
          <w:tcPr>
            <w:tcW w:w="2930" w:type="dxa"/>
            <w:shd w:val="clear" w:color="auto" w:fill="808080" w:themeFill="background1" w:themeFillShade="80"/>
          </w:tcPr>
          <w:p w:rsidR="00A0619D" w:rsidRPr="00A0619D" w:rsidRDefault="00A0619D" w:rsidP="00F851DF">
            <w:pPr>
              <w:pStyle w:val="Heading1"/>
              <w:rPr>
                <w:i/>
              </w:rPr>
            </w:pPr>
            <w:r w:rsidRPr="00A0619D">
              <w:t>Leaders Name</w:t>
            </w:r>
          </w:p>
        </w:tc>
        <w:tc>
          <w:tcPr>
            <w:tcW w:w="3666" w:type="dxa"/>
            <w:shd w:val="clear" w:color="auto" w:fill="808080" w:themeFill="background1" w:themeFillShade="80"/>
          </w:tcPr>
          <w:p w:rsidR="00A0619D" w:rsidRPr="00490823" w:rsidRDefault="00A0619D" w:rsidP="00F851DF">
            <w:pPr>
              <w:pStyle w:val="Heading1"/>
            </w:pPr>
            <w:r>
              <w:t>Type of Group</w:t>
            </w:r>
          </w:p>
        </w:tc>
        <w:tc>
          <w:tcPr>
            <w:tcW w:w="3469" w:type="dxa"/>
            <w:shd w:val="clear" w:color="auto" w:fill="808080" w:themeFill="background1" w:themeFillShade="80"/>
          </w:tcPr>
          <w:p w:rsidR="00A0619D" w:rsidRPr="00490823" w:rsidRDefault="00A0619D" w:rsidP="00F851DF">
            <w:pPr>
              <w:pStyle w:val="Heading1"/>
            </w:pPr>
            <w:r>
              <w:t>When Group Meets</w:t>
            </w:r>
          </w:p>
        </w:tc>
        <w:tc>
          <w:tcPr>
            <w:tcW w:w="3435" w:type="dxa"/>
            <w:shd w:val="clear" w:color="auto" w:fill="808080" w:themeFill="background1" w:themeFillShade="80"/>
          </w:tcPr>
          <w:p w:rsidR="00A0619D" w:rsidRPr="00490823" w:rsidRDefault="00A0619D" w:rsidP="00F851DF">
            <w:pPr>
              <w:pStyle w:val="Heading1"/>
              <w:ind w:right="-2164"/>
            </w:pPr>
            <w:r>
              <w:t>Notes</w:t>
            </w:r>
          </w:p>
        </w:tc>
      </w:tr>
      <w:tr w:rsidR="00A0619D" w:rsidRPr="003A6207" w:rsidTr="00F851DF">
        <w:trPr>
          <w:trHeight w:val="576"/>
        </w:trPr>
        <w:tc>
          <w:tcPr>
            <w:tcW w:w="475" w:type="dxa"/>
            <w:vAlign w:val="center"/>
          </w:tcPr>
          <w:p w:rsidR="00A0619D" w:rsidRPr="003A6207" w:rsidRDefault="00A0619D" w:rsidP="00F851DF">
            <w:r>
              <w:t>1</w:t>
            </w:r>
          </w:p>
        </w:tc>
        <w:tc>
          <w:tcPr>
            <w:tcW w:w="2930" w:type="dxa"/>
            <w:vAlign w:val="center"/>
          </w:tcPr>
          <w:p w:rsidR="00A0619D" w:rsidRPr="003A6207" w:rsidRDefault="00A0619D" w:rsidP="00F851DF"/>
        </w:tc>
        <w:tc>
          <w:tcPr>
            <w:tcW w:w="3666" w:type="dxa"/>
            <w:vAlign w:val="center"/>
          </w:tcPr>
          <w:p w:rsidR="00A0619D" w:rsidRPr="003A6207" w:rsidRDefault="00A0619D" w:rsidP="00F851DF"/>
        </w:tc>
        <w:tc>
          <w:tcPr>
            <w:tcW w:w="3469" w:type="dxa"/>
            <w:vAlign w:val="center"/>
          </w:tcPr>
          <w:p w:rsidR="00A0619D" w:rsidRPr="003A6207" w:rsidRDefault="00A0619D" w:rsidP="00F851DF"/>
        </w:tc>
        <w:tc>
          <w:tcPr>
            <w:tcW w:w="3435" w:type="dxa"/>
            <w:vAlign w:val="center"/>
          </w:tcPr>
          <w:p w:rsidR="00A0619D" w:rsidRPr="003A6207" w:rsidRDefault="00A0619D" w:rsidP="00F851DF">
            <w:pPr>
              <w:ind w:right="-2164"/>
            </w:pPr>
          </w:p>
        </w:tc>
      </w:tr>
      <w:tr w:rsidR="00A0619D" w:rsidRPr="003A6207" w:rsidTr="00F851DF">
        <w:trPr>
          <w:trHeight w:val="576"/>
        </w:trPr>
        <w:tc>
          <w:tcPr>
            <w:tcW w:w="475" w:type="dxa"/>
            <w:vAlign w:val="center"/>
          </w:tcPr>
          <w:p w:rsidR="00A0619D" w:rsidRPr="003A6207" w:rsidRDefault="00A0619D" w:rsidP="00F851DF">
            <w:r>
              <w:t>2</w:t>
            </w:r>
          </w:p>
        </w:tc>
        <w:tc>
          <w:tcPr>
            <w:tcW w:w="2930" w:type="dxa"/>
            <w:vAlign w:val="center"/>
          </w:tcPr>
          <w:p w:rsidR="00A0619D" w:rsidRPr="003A6207" w:rsidRDefault="00A0619D" w:rsidP="00F851DF"/>
        </w:tc>
        <w:tc>
          <w:tcPr>
            <w:tcW w:w="3666" w:type="dxa"/>
            <w:vAlign w:val="center"/>
          </w:tcPr>
          <w:p w:rsidR="00A0619D" w:rsidRPr="003A6207" w:rsidRDefault="00A0619D" w:rsidP="00F851DF"/>
        </w:tc>
        <w:tc>
          <w:tcPr>
            <w:tcW w:w="3469" w:type="dxa"/>
            <w:vAlign w:val="center"/>
          </w:tcPr>
          <w:p w:rsidR="00A0619D" w:rsidRPr="003A6207" w:rsidRDefault="00A0619D" w:rsidP="00F851DF"/>
        </w:tc>
        <w:tc>
          <w:tcPr>
            <w:tcW w:w="3435" w:type="dxa"/>
            <w:vAlign w:val="center"/>
          </w:tcPr>
          <w:p w:rsidR="00A0619D" w:rsidRPr="003A6207" w:rsidRDefault="00A0619D" w:rsidP="00F851DF">
            <w:pPr>
              <w:ind w:right="-2164"/>
            </w:pPr>
          </w:p>
        </w:tc>
      </w:tr>
      <w:tr w:rsidR="00A0619D" w:rsidRPr="003A6207" w:rsidTr="00F851DF">
        <w:trPr>
          <w:trHeight w:val="576"/>
        </w:trPr>
        <w:tc>
          <w:tcPr>
            <w:tcW w:w="475" w:type="dxa"/>
            <w:vAlign w:val="center"/>
          </w:tcPr>
          <w:p w:rsidR="00A0619D" w:rsidRPr="003A6207" w:rsidRDefault="00A0619D" w:rsidP="00F851DF">
            <w:r>
              <w:t>3</w:t>
            </w:r>
          </w:p>
        </w:tc>
        <w:tc>
          <w:tcPr>
            <w:tcW w:w="2930" w:type="dxa"/>
            <w:vAlign w:val="center"/>
          </w:tcPr>
          <w:p w:rsidR="00A0619D" w:rsidRPr="003A6207" w:rsidRDefault="00A0619D" w:rsidP="00F851DF"/>
        </w:tc>
        <w:tc>
          <w:tcPr>
            <w:tcW w:w="3666" w:type="dxa"/>
            <w:vAlign w:val="center"/>
          </w:tcPr>
          <w:p w:rsidR="00A0619D" w:rsidRPr="003A6207" w:rsidRDefault="00A0619D" w:rsidP="00F851DF"/>
        </w:tc>
        <w:tc>
          <w:tcPr>
            <w:tcW w:w="3469" w:type="dxa"/>
            <w:vAlign w:val="center"/>
          </w:tcPr>
          <w:p w:rsidR="00A0619D" w:rsidRPr="003A6207" w:rsidRDefault="00A0619D" w:rsidP="00F851DF"/>
        </w:tc>
        <w:tc>
          <w:tcPr>
            <w:tcW w:w="3435" w:type="dxa"/>
            <w:vAlign w:val="center"/>
          </w:tcPr>
          <w:p w:rsidR="00A0619D" w:rsidRPr="003A6207" w:rsidRDefault="00A0619D" w:rsidP="00F851DF">
            <w:pPr>
              <w:ind w:right="-2164"/>
            </w:pPr>
          </w:p>
        </w:tc>
      </w:tr>
      <w:tr w:rsidR="00A0619D" w:rsidRPr="003A6207" w:rsidTr="00F851DF">
        <w:trPr>
          <w:trHeight w:val="576"/>
        </w:trPr>
        <w:tc>
          <w:tcPr>
            <w:tcW w:w="475" w:type="dxa"/>
            <w:vAlign w:val="center"/>
          </w:tcPr>
          <w:p w:rsidR="00A0619D" w:rsidRPr="003A6207" w:rsidRDefault="00A0619D" w:rsidP="00F851DF">
            <w:r>
              <w:t>4</w:t>
            </w:r>
          </w:p>
        </w:tc>
        <w:tc>
          <w:tcPr>
            <w:tcW w:w="2930" w:type="dxa"/>
            <w:vAlign w:val="center"/>
          </w:tcPr>
          <w:p w:rsidR="00A0619D" w:rsidRPr="003A6207" w:rsidRDefault="00A0619D" w:rsidP="00F851DF"/>
        </w:tc>
        <w:tc>
          <w:tcPr>
            <w:tcW w:w="3666" w:type="dxa"/>
            <w:vAlign w:val="center"/>
          </w:tcPr>
          <w:p w:rsidR="00A0619D" w:rsidRPr="003A6207" w:rsidRDefault="00A0619D" w:rsidP="00F851DF"/>
        </w:tc>
        <w:tc>
          <w:tcPr>
            <w:tcW w:w="3469" w:type="dxa"/>
            <w:vAlign w:val="center"/>
          </w:tcPr>
          <w:p w:rsidR="00A0619D" w:rsidRPr="003A6207" w:rsidRDefault="00A0619D" w:rsidP="00F851DF"/>
        </w:tc>
        <w:tc>
          <w:tcPr>
            <w:tcW w:w="3435" w:type="dxa"/>
            <w:vAlign w:val="center"/>
          </w:tcPr>
          <w:p w:rsidR="00A0619D" w:rsidRPr="003A6207" w:rsidRDefault="00A0619D" w:rsidP="00F851DF">
            <w:pPr>
              <w:ind w:right="-2164"/>
            </w:pPr>
          </w:p>
        </w:tc>
      </w:tr>
      <w:tr w:rsidR="00A0619D" w:rsidRPr="003A6207" w:rsidTr="00F851DF">
        <w:trPr>
          <w:trHeight w:val="576"/>
        </w:trPr>
        <w:tc>
          <w:tcPr>
            <w:tcW w:w="475" w:type="dxa"/>
            <w:vAlign w:val="center"/>
          </w:tcPr>
          <w:p w:rsidR="00A0619D" w:rsidRPr="00A0619D" w:rsidRDefault="00A0619D" w:rsidP="00F851DF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930" w:type="dxa"/>
            <w:vAlign w:val="center"/>
          </w:tcPr>
          <w:p w:rsidR="00A0619D" w:rsidRPr="003A6207" w:rsidRDefault="00A0619D" w:rsidP="00F851DF"/>
        </w:tc>
        <w:tc>
          <w:tcPr>
            <w:tcW w:w="3666" w:type="dxa"/>
            <w:vAlign w:val="center"/>
          </w:tcPr>
          <w:p w:rsidR="00A0619D" w:rsidRPr="003A6207" w:rsidRDefault="00A0619D" w:rsidP="00F851DF"/>
        </w:tc>
        <w:tc>
          <w:tcPr>
            <w:tcW w:w="3469" w:type="dxa"/>
            <w:vAlign w:val="center"/>
          </w:tcPr>
          <w:p w:rsidR="00A0619D" w:rsidRPr="003A6207" w:rsidRDefault="00A0619D" w:rsidP="00F851DF"/>
        </w:tc>
        <w:tc>
          <w:tcPr>
            <w:tcW w:w="3435" w:type="dxa"/>
            <w:vAlign w:val="center"/>
          </w:tcPr>
          <w:p w:rsidR="00A0619D" w:rsidRPr="003A6207" w:rsidRDefault="00A0619D" w:rsidP="00F851DF">
            <w:pPr>
              <w:ind w:right="-2164"/>
            </w:pPr>
          </w:p>
        </w:tc>
      </w:tr>
      <w:tr w:rsidR="00A0619D" w:rsidRPr="003A6207" w:rsidTr="00F851DF">
        <w:trPr>
          <w:trHeight w:val="576"/>
        </w:trPr>
        <w:tc>
          <w:tcPr>
            <w:tcW w:w="475" w:type="dxa"/>
            <w:vAlign w:val="center"/>
          </w:tcPr>
          <w:p w:rsidR="00A0619D" w:rsidRPr="00A0619D" w:rsidRDefault="00A0619D" w:rsidP="00F851DF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930" w:type="dxa"/>
            <w:vAlign w:val="center"/>
          </w:tcPr>
          <w:p w:rsidR="00A0619D" w:rsidRPr="003A6207" w:rsidRDefault="00A0619D" w:rsidP="00F851DF"/>
        </w:tc>
        <w:tc>
          <w:tcPr>
            <w:tcW w:w="3666" w:type="dxa"/>
            <w:vAlign w:val="center"/>
          </w:tcPr>
          <w:p w:rsidR="00A0619D" w:rsidRPr="003A6207" w:rsidRDefault="00A0619D" w:rsidP="00F851DF"/>
        </w:tc>
        <w:tc>
          <w:tcPr>
            <w:tcW w:w="3469" w:type="dxa"/>
            <w:vAlign w:val="center"/>
          </w:tcPr>
          <w:p w:rsidR="00A0619D" w:rsidRPr="003A6207" w:rsidRDefault="00A0619D" w:rsidP="00F851DF"/>
        </w:tc>
        <w:tc>
          <w:tcPr>
            <w:tcW w:w="3435" w:type="dxa"/>
            <w:vAlign w:val="center"/>
          </w:tcPr>
          <w:p w:rsidR="00A0619D" w:rsidRPr="003A6207" w:rsidRDefault="00A0619D" w:rsidP="00F851DF">
            <w:pPr>
              <w:ind w:right="-2164"/>
            </w:pPr>
          </w:p>
        </w:tc>
      </w:tr>
      <w:tr w:rsidR="00A0619D" w:rsidRPr="003A6207" w:rsidTr="00F851DF">
        <w:trPr>
          <w:trHeight w:val="576"/>
        </w:trPr>
        <w:tc>
          <w:tcPr>
            <w:tcW w:w="475" w:type="dxa"/>
            <w:vAlign w:val="center"/>
          </w:tcPr>
          <w:p w:rsidR="00A0619D" w:rsidRPr="003A6207" w:rsidRDefault="00A0619D" w:rsidP="00F851DF">
            <w:r>
              <w:t>7</w:t>
            </w:r>
          </w:p>
        </w:tc>
        <w:tc>
          <w:tcPr>
            <w:tcW w:w="2930" w:type="dxa"/>
            <w:vAlign w:val="center"/>
          </w:tcPr>
          <w:p w:rsidR="00A0619D" w:rsidRPr="003A6207" w:rsidRDefault="00A0619D" w:rsidP="00F851DF"/>
        </w:tc>
        <w:tc>
          <w:tcPr>
            <w:tcW w:w="3666" w:type="dxa"/>
            <w:vAlign w:val="center"/>
          </w:tcPr>
          <w:p w:rsidR="00A0619D" w:rsidRPr="003A6207" w:rsidRDefault="00A0619D" w:rsidP="00F851DF"/>
        </w:tc>
        <w:tc>
          <w:tcPr>
            <w:tcW w:w="3469" w:type="dxa"/>
            <w:vAlign w:val="center"/>
          </w:tcPr>
          <w:p w:rsidR="00A0619D" w:rsidRPr="003A6207" w:rsidRDefault="00A0619D" w:rsidP="00F851DF"/>
        </w:tc>
        <w:tc>
          <w:tcPr>
            <w:tcW w:w="3435" w:type="dxa"/>
            <w:vAlign w:val="center"/>
          </w:tcPr>
          <w:p w:rsidR="00A0619D" w:rsidRPr="003A6207" w:rsidRDefault="00A0619D" w:rsidP="00F851DF">
            <w:pPr>
              <w:ind w:right="-2164"/>
            </w:pPr>
          </w:p>
        </w:tc>
      </w:tr>
      <w:tr w:rsidR="00A0619D" w:rsidRPr="003A6207" w:rsidTr="00F851DF">
        <w:trPr>
          <w:trHeight w:val="576"/>
        </w:trPr>
        <w:tc>
          <w:tcPr>
            <w:tcW w:w="475" w:type="dxa"/>
            <w:vAlign w:val="center"/>
          </w:tcPr>
          <w:p w:rsidR="00A0619D" w:rsidRPr="003A6207" w:rsidRDefault="00A0619D" w:rsidP="00F851DF">
            <w:r>
              <w:t>8</w:t>
            </w:r>
          </w:p>
        </w:tc>
        <w:tc>
          <w:tcPr>
            <w:tcW w:w="2930" w:type="dxa"/>
            <w:vAlign w:val="center"/>
          </w:tcPr>
          <w:p w:rsidR="00A0619D" w:rsidRPr="003A6207" w:rsidRDefault="00A0619D" w:rsidP="00F851DF"/>
        </w:tc>
        <w:tc>
          <w:tcPr>
            <w:tcW w:w="3666" w:type="dxa"/>
            <w:vAlign w:val="center"/>
          </w:tcPr>
          <w:p w:rsidR="00A0619D" w:rsidRPr="003A6207" w:rsidRDefault="00A0619D" w:rsidP="00F851DF"/>
        </w:tc>
        <w:tc>
          <w:tcPr>
            <w:tcW w:w="3469" w:type="dxa"/>
            <w:vAlign w:val="center"/>
          </w:tcPr>
          <w:p w:rsidR="00A0619D" w:rsidRPr="003A6207" w:rsidRDefault="00A0619D" w:rsidP="00F851DF"/>
        </w:tc>
        <w:tc>
          <w:tcPr>
            <w:tcW w:w="3435" w:type="dxa"/>
            <w:vAlign w:val="center"/>
          </w:tcPr>
          <w:p w:rsidR="00A0619D" w:rsidRPr="003A6207" w:rsidRDefault="00A0619D" w:rsidP="00F851DF">
            <w:pPr>
              <w:ind w:right="-2164"/>
            </w:pPr>
          </w:p>
        </w:tc>
      </w:tr>
      <w:tr w:rsidR="00A0619D" w:rsidRPr="003A6207" w:rsidTr="00F851DF">
        <w:trPr>
          <w:trHeight w:val="576"/>
        </w:trPr>
        <w:tc>
          <w:tcPr>
            <w:tcW w:w="475" w:type="dxa"/>
            <w:vAlign w:val="center"/>
          </w:tcPr>
          <w:p w:rsidR="00A0619D" w:rsidRPr="003A6207" w:rsidRDefault="00A0619D" w:rsidP="00F851DF">
            <w:r>
              <w:t>9</w:t>
            </w:r>
          </w:p>
        </w:tc>
        <w:tc>
          <w:tcPr>
            <w:tcW w:w="2930" w:type="dxa"/>
            <w:vAlign w:val="center"/>
          </w:tcPr>
          <w:p w:rsidR="00A0619D" w:rsidRPr="003A6207" w:rsidRDefault="00A0619D" w:rsidP="00F851DF"/>
        </w:tc>
        <w:tc>
          <w:tcPr>
            <w:tcW w:w="3666" w:type="dxa"/>
            <w:vAlign w:val="center"/>
          </w:tcPr>
          <w:p w:rsidR="00A0619D" w:rsidRPr="003A6207" w:rsidRDefault="00A0619D" w:rsidP="00F851DF"/>
        </w:tc>
        <w:tc>
          <w:tcPr>
            <w:tcW w:w="3469" w:type="dxa"/>
            <w:vAlign w:val="center"/>
          </w:tcPr>
          <w:p w:rsidR="00A0619D" w:rsidRPr="003A6207" w:rsidRDefault="00A0619D" w:rsidP="00F851DF"/>
        </w:tc>
        <w:tc>
          <w:tcPr>
            <w:tcW w:w="3435" w:type="dxa"/>
            <w:vAlign w:val="center"/>
          </w:tcPr>
          <w:p w:rsidR="00A0619D" w:rsidRPr="003A6207" w:rsidRDefault="00A0619D" w:rsidP="00F851DF">
            <w:pPr>
              <w:ind w:right="-2164"/>
            </w:pPr>
          </w:p>
        </w:tc>
      </w:tr>
      <w:tr w:rsidR="00A0619D" w:rsidRPr="003A6207" w:rsidTr="00F851DF">
        <w:trPr>
          <w:trHeight w:val="576"/>
        </w:trPr>
        <w:tc>
          <w:tcPr>
            <w:tcW w:w="475" w:type="dxa"/>
            <w:vAlign w:val="center"/>
          </w:tcPr>
          <w:p w:rsidR="00A0619D" w:rsidRPr="003A6207" w:rsidRDefault="00A0619D" w:rsidP="00F851DF">
            <w:r>
              <w:t>10</w:t>
            </w:r>
          </w:p>
        </w:tc>
        <w:tc>
          <w:tcPr>
            <w:tcW w:w="2930" w:type="dxa"/>
            <w:vAlign w:val="center"/>
          </w:tcPr>
          <w:p w:rsidR="00A0619D" w:rsidRPr="003A6207" w:rsidRDefault="00A0619D" w:rsidP="00F851DF"/>
        </w:tc>
        <w:tc>
          <w:tcPr>
            <w:tcW w:w="3666" w:type="dxa"/>
            <w:vAlign w:val="center"/>
          </w:tcPr>
          <w:p w:rsidR="00A0619D" w:rsidRPr="003A6207" w:rsidRDefault="00A0619D" w:rsidP="00F851DF"/>
        </w:tc>
        <w:tc>
          <w:tcPr>
            <w:tcW w:w="3469" w:type="dxa"/>
            <w:vAlign w:val="center"/>
          </w:tcPr>
          <w:p w:rsidR="00A0619D" w:rsidRPr="003A6207" w:rsidRDefault="00A0619D" w:rsidP="00F851DF"/>
        </w:tc>
        <w:tc>
          <w:tcPr>
            <w:tcW w:w="3435" w:type="dxa"/>
            <w:vAlign w:val="center"/>
          </w:tcPr>
          <w:p w:rsidR="00A0619D" w:rsidRPr="003A6207" w:rsidRDefault="00A0619D" w:rsidP="00F851DF">
            <w:pPr>
              <w:ind w:right="-2164"/>
            </w:pPr>
          </w:p>
        </w:tc>
      </w:tr>
      <w:tr w:rsidR="00A0619D" w:rsidRPr="003A6207" w:rsidTr="00F851D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76"/>
        </w:trPr>
        <w:tc>
          <w:tcPr>
            <w:tcW w:w="475" w:type="dxa"/>
          </w:tcPr>
          <w:p w:rsidR="00A0619D" w:rsidRPr="003A6207" w:rsidRDefault="00A0619D" w:rsidP="00F851DF">
            <w:r>
              <w:t>11</w:t>
            </w:r>
          </w:p>
        </w:tc>
        <w:tc>
          <w:tcPr>
            <w:tcW w:w="2930" w:type="dxa"/>
          </w:tcPr>
          <w:p w:rsidR="00A0619D" w:rsidRPr="003A6207" w:rsidRDefault="00A0619D" w:rsidP="00F851DF"/>
        </w:tc>
        <w:tc>
          <w:tcPr>
            <w:tcW w:w="3666" w:type="dxa"/>
          </w:tcPr>
          <w:p w:rsidR="00A0619D" w:rsidRPr="003A6207" w:rsidRDefault="00A0619D" w:rsidP="00F851DF"/>
        </w:tc>
        <w:tc>
          <w:tcPr>
            <w:tcW w:w="3469" w:type="dxa"/>
          </w:tcPr>
          <w:p w:rsidR="00A0619D" w:rsidRPr="003A6207" w:rsidRDefault="00A0619D" w:rsidP="00F851DF"/>
        </w:tc>
        <w:tc>
          <w:tcPr>
            <w:tcW w:w="3435" w:type="dxa"/>
          </w:tcPr>
          <w:p w:rsidR="00A0619D" w:rsidRPr="003A6207" w:rsidRDefault="00A0619D" w:rsidP="00F851DF">
            <w:pPr>
              <w:ind w:right="-2164"/>
            </w:pPr>
          </w:p>
        </w:tc>
      </w:tr>
      <w:tr w:rsidR="00A0619D" w:rsidRPr="003A6207" w:rsidTr="00F851D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76"/>
        </w:trPr>
        <w:tc>
          <w:tcPr>
            <w:tcW w:w="475" w:type="dxa"/>
          </w:tcPr>
          <w:p w:rsidR="00A0619D" w:rsidRPr="003A6207" w:rsidRDefault="00A0619D" w:rsidP="00F851DF">
            <w:r>
              <w:t>12</w:t>
            </w:r>
          </w:p>
        </w:tc>
        <w:tc>
          <w:tcPr>
            <w:tcW w:w="2930" w:type="dxa"/>
          </w:tcPr>
          <w:p w:rsidR="00A0619D" w:rsidRPr="003A6207" w:rsidRDefault="00A0619D" w:rsidP="00F851DF"/>
        </w:tc>
        <w:tc>
          <w:tcPr>
            <w:tcW w:w="3666" w:type="dxa"/>
          </w:tcPr>
          <w:p w:rsidR="00A0619D" w:rsidRPr="003A6207" w:rsidRDefault="00A0619D" w:rsidP="00F851DF"/>
        </w:tc>
        <w:tc>
          <w:tcPr>
            <w:tcW w:w="3469" w:type="dxa"/>
          </w:tcPr>
          <w:p w:rsidR="00A0619D" w:rsidRPr="003A6207" w:rsidRDefault="00A0619D" w:rsidP="00F851DF"/>
        </w:tc>
        <w:tc>
          <w:tcPr>
            <w:tcW w:w="3435" w:type="dxa"/>
          </w:tcPr>
          <w:p w:rsidR="00A0619D" w:rsidRPr="003A6207" w:rsidRDefault="00A0619D" w:rsidP="00F851DF">
            <w:pPr>
              <w:ind w:right="-2164"/>
            </w:pPr>
          </w:p>
        </w:tc>
      </w:tr>
    </w:tbl>
    <w:p w:rsidR="00A0619D" w:rsidRDefault="00A0619D" w:rsidP="00A0619D">
      <w:pPr>
        <w:ind w:right="-90"/>
      </w:pPr>
    </w:p>
    <w:p w:rsidR="00647E35" w:rsidRDefault="00647E35" w:rsidP="00A0619D">
      <w:pPr>
        <w:ind w:right="-90"/>
      </w:pPr>
    </w:p>
    <w:p w:rsidR="00647E35" w:rsidRDefault="00647E35" w:rsidP="00A0619D">
      <w:pPr>
        <w:ind w:right="-90"/>
      </w:pPr>
      <w:r>
        <w:rPr>
          <w:noProof/>
        </w:rPr>
        <w:lastRenderedPageBreak/>
        <w:drawing>
          <wp:inline distT="0" distB="0" distL="0" distR="0" wp14:anchorId="6A9539ED" wp14:editId="79DC36E6">
            <wp:extent cx="3771900" cy="1181100"/>
            <wp:effectExtent l="0" t="0" r="0" b="0"/>
            <wp:docPr id="2" name="Picture 4" descr="Embrace Logo_Positive_Big Word Only in Black no ta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Embrace Logo_Positive_Big Word Only in Black no ta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="00B20413">
        <w:pict>
          <v:shape id="_x0000_i1027" type="#_x0000_t136" style="width:366pt;height:105.75pt" fillcolor="#5a5a5a [2109]" stroked="f">
            <v:stroke r:id="rId9" o:title=""/>
            <v:shadow on="t" color="#b2b2b2" opacity="52429f" offset="3pt"/>
            <v:textpath style="font-family:&quot;Times New Roman&quot;;v-text-kern:t" trim="t" fitpath="t" string="Leaders Gathering"/>
          </v:shape>
        </w:pict>
      </w:r>
    </w:p>
    <w:tbl>
      <w:tblPr>
        <w:tblStyle w:val="TableGrid"/>
        <w:tblW w:w="5000" w:type="pct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561"/>
        <w:gridCol w:w="11349"/>
      </w:tblGrid>
      <w:tr w:rsidR="00647E35" w:rsidTr="000D4237"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647E35" w:rsidRPr="00AE2DD4" w:rsidRDefault="00647E35" w:rsidP="005F729D">
            <w:pPr>
              <w:pStyle w:val="Heading1"/>
            </w:pPr>
            <w:r>
              <w:t>Corps/ARC/Other</w:t>
            </w:r>
          </w:p>
        </w:tc>
        <w:sdt>
          <w:sdtPr>
            <w:id w:val="-1814565587"/>
            <w:placeholder>
              <w:docPart w:val="5D495B0CC1BC4017953A739F3D47634A"/>
            </w:placeholder>
            <w:temporary/>
            <w:showingPlcHdr/>
          </w:sdtPr>
          <w:sdtEndPr/>
          <w:sdtContent>
            <w:tc>
              <w:tcPr>
                <w:tcW w:w="113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647E35" w:rsidRPr="00D0019B" w:rsidRDefault="00647E35" w:rsidP="005F729D">
                <w:r w:rsidRPr="00695C35">
                  <w:rPr>
                    <w:rStyle w:val="PlaceholderText"/>
                  </w:rPr>
                  <w:t>[Enter background reasons for and details of petition]</w:t>
                </w:r>
              </w:p>
            </w:tc>
          </w:sdtContent>
        </w:sdt>
      </w:tr>
      <w:tr w:rsidR="00647E35" w:rsidTr="000D4237"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647E35" w:rsidRDefault="00647E35" w:rsidP="005F729D">
            <w:pPr>
              <w:pStyle w:val="Heading1"/>
            </w:pPr>
            <w:r>
              <w:t>Embrace Coordinator</w:t>
            </w:r>
          </w:p>
          <w:p w:rsidR="00647E35" w:rsidRPr="00F73AAC" w:rsidRDefault="00647E35" w:rsidP="005F729D">
            <w:pPr>
              <w:rPr>
                <w:b/>
              </w:rPr>
            </w:pPr>
            <w:r w:rsidRPr="00F73AAC">
              <w:rPr>
                <w:b/>
              </w:rPr>
              <w:t>and Officer’s Name</w:t>
            </w:r>
            <w:r>
              <w:rPr>
                <w:b/>
              </w:rPr>
              <w:t>s</w:t>
            </w:r>
          </w:p>
        </w:tc>
        <w:tc>
          <w:tcPr>
            <w:tcW w:w="1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E35" w:rsidRDefault="00647E35" w:rsidP="005F729D"/>
        </w:tc>
      </w:tr>
      <w:tr w:rsidR="00647E35" w:rsidTr="000D423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561" w:type="dxa"/>
            <w:shd w:val="clear" w:color="auto" w:fill="808080" w:themeFill="background1" w:themeFillShade="80"/>
          </w:tcPr>
          <w:p w:rsidR="00647E35" w:rsidRPr="00F73AAC" w:rsidRDefault="00647E35" w:rsidP="005F729D">
            <w:pPr>
              <w:rPr>
                <w:b/>
              </w:rPr>
            </w:pPr>
            <w:r>
              <w:rPr>
                <w:b/>
              </w:rPr>
              <w:t>Date of Leaders Gathering</w:t>
            </w:r>
          </w:p>
        </w:tc>
        <w:tc>
          <w:tcPr>
            <w:tcW w:w="11349" w:type="dxa"/>
          </w:tcPr>
          <w:p w:rsidR="00647E35" w:rsidRDefault="00647E35" w:rsidP="005F729D"/>
        </w:tc>
      </w:tr>
    </w:tbl>
    <w:p w:rsidR="00647E35" w:rsidRDefault="00647E35" w:rsidP="00647E35">
      <w:pPr>
        <w:ind w:right="-90"/>
      </w:pPr>
    </w:p>
    <w:tbl>
      <w:tblPr>
        <w:tblStyle w:val="TableGrid"/>
        <w:tblW w:w="4991" w:type="pct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72"/>
        <w:gridCol w:w="2916"/>
        <w:gridCol w:w="3649"/>
        <w:gridCol w:w="6848"/>
      </w:tblGrid>
      <w:tr w:rsidR="00647E35" w:rsidRPr="00490823" w:rsidTr="000D4237">
        <w:trPr>
          <w:tblHeader/>
        </w:trPr>
        <w:tc>
          <w:tcPr>
            <w:tcW w:w="472" w:type="dxa"/>
            <w:shd w:val="clear" w:color="auto" w:fill="808080" w:themeFill="background1" w:themeFillShade="80"/>
          </w:tcPr>
          <w:p w:rsidR="00647E35" w:rsidRPr="00A0619D" w:rsidRDefault="00647E35" w:rsidP="005F729D">
            <w:pPr>
              <w:pStyle w:val="Heading1"/>
              <w:rPr>
                <w:i/>
              </w:rPr>
            </w:pPr>
          </w:p>
        </w:tc>
        <w:tc>
          <w:tcPr>
            <w:tcW w:w="2916" w:type="dxa"/>
            <w:shd w:val="clear" w:color="auto" w:fill="808080" w:themeFill="background1" w:themeFillShade="80"/>
          </w:tcPr>
          <w:p w:rsidR="00647E35" w:rsidRPr="00A0619D" w:rsidRDefault="00647E35" w:rsidP="005F729D">
            <w:pPr>
              <w:pStyle w:val="Heading1"/>
              <w:rPr>
                <w:i/>
              </w:rPr>
            </w:pPr>
            <w:r w:rsidRPr="00A0619D">
              <w:t>Leaders Name</w:t>
            </w:r>
          </w:p>
        </w:tc>
        <w:tc>
          <w:tcPr>
            <w:tcW w:w="3649" w:type="dxa"/>
            <w:shd w:val="clear" w:color="auto" w:fill="808080" w:themeFill="background1" w:themeFillShade="80"/>
          </w:tcPr>
          <w:p w:rsidR="00647E35" w:rsidRPr="00490823" w:rsidRDefault="00647E35" w:rsidP="005F729D">
            <w:pPr>
              <w:pStyle w:val="Heading1"/>
            </w:pPr>
            <w:r>
              <w:t>Signature</w:t>
            </w:r>
          </w:p>
        </w:tc>
        <w:tc>
          <w:tcPr>
            <w:tcW w:w="6848" w:type="dxa"/>
            <w:shd w:val="clear" w:color="auto" w:fill="808080" w:themeFill="background1" w:themeFillShade="80"/>
          </w:tcPr>
          <w:p w:rsidR="00647E35" w:rsidRPr="00490823" w:rsidRDefault="00647E35" w:rsidP="00647E35">
            <w:pPr>
              <w:pStyle w:val="Heading1"/>
            </w:pPr>
            <w:r>
              <w:t>Notes</w:t>
            </w:r>
          </w:p>
        </w:tc>
      </w:tr>
      <w:tr w:rsidR="00647E35" w:rsidRPr="003A6207" w:rsidTr="00647E35">
        <w:trPr>
          <w:trHeight w:val="576"/>
        </w:trPr>
        <w:tc>
          <w:tcPr>
            <w:tcW w:w="472" w:type="dxa"/>
            <w:vAlign w:val="center"/>
          </w:tcPr>
          <w:p w:rsidR="00647E35" w:rsidRPr="003A6207" w:rsidRDefault="00647E35" w:rsidP="005F729D">
            <w:r>
              <w:t xml:space="preserve"> 1</w:t>
            </w:r>
          </w:p>
        </w:tc>
        <w:tc>
          <w:tcPr>
            <w:tcW w:w="2916" w:type="dxa"/>
            <w:vAlign w:val="center"/>
          </w:tcPr>
          <w:p w:rsidR="00647E35" w:rsidRPr="003A6207" w:rsidRDefault="00647E35" w:rsidP="005F729D"/>
        </w:tc>
        <w:tc>
          <w:tcPr>
            <w:tcW w:w="3649" w:type="dxa"/>
            <w:vAlign w:val="center"/>
          </w:tcPr>
          <w:p w:rsidR="00647E35" w:rsidRPr="003A6207" w:rsidRDefault="00647E35" w:rsidP="005F729D"/>
        </w:tc>
        <w:tc>
          <w:tcPr>
            <w:tcW w:w="6848" w:type="dxa"/>
            <w:vAlign w:val="center"/>
          </w:tcPr>
          <w:p w:rsidR="00647E35" w:rsidRPr="003A6207" w:rsidRDefault="00647E35" w:rsidP="005F729D"/>
        </w:tc>
      </w:tr>
      <w:tr w:rsidR="00647E35" w:rsidRPr="003A6207" w:rsidTr="00647E35">
        <w:trPr>
          <w:trHeight w:val="576"/>
        </w:trPr>
        <w:tc>
          <w:tcPr>
            <w:tcW w:w="472" w:type="dxa"/>
            <w:vAlign w:val="center"/>
          </w:tcPr>
          <w:p w:rsidR="00647E35" w:rsidRPr="003A6207" w:rsidRDefault="00647E35" w:rsidP="005F729D">
            <w:r>
              <w:t>2</w:t>
            </w:r>
          </w:p>
        </w:tc>
        <w:tc>
          <w:tcPr>
            <w:tcW w:w="2916" w:type="dxa"/>
            <w:vAlign w:val="center"/>
          </w:tcPr>
          <w:p w:rsidR="00647E35" w:rsidRPr="003A6207" w:rsidRDefault="00647E35" w:rsidP="005F729D"/>
        </w:tc>
        <w:tc>
          <w:tcPr>
            <w:tcW w:w="3649" w:type="dxa"/>
            <w:vAlign w:val="center"/>
          </w:tcPr>
          <w:p w:rsidR="00647E35" w:rsidRPr="003A6207" w:rsidRDefault="00647E35" w:rsidP="005F729D"/>
        </w:tc>
        <w:tc>
          <w:tcPr>
            <w:tcW w:w="6848" w:type="dxa"/>
            <w:vAlign w:val="center"/>
          </w:tcPr>
          <w:p w:rsidR="00647E35" w:rsidRPr="003A6207" w:rsidRDefault="00647E35" w:rsidP="005F729D"/>
        </w:tc>
      </w:tr>
      <w:tr w:rsidR="00647E35" w:rsidRPr="003A6207" w:rsidTr="00647E35">
        <w:trPr>
          <w:trHeight w:val="576"/>
        </w:trPr>
        <w:tc>
          <w:tcPr>
            <w:tcW w:w="472" w:type="dxa"/>
            <w:vAlign w:val="center"/>
          </w:tcPr>
          <w:p w:rsidR="00647E35" w:rsidRPr="003A6207" w:rsidRDefault="00647E35" w:rsidP="005F729D">
            <w:r>
              <w:t>3</w:t>
            </w:r>
          </w:p>
        </w:tc>
        <w:tc>
          <w:tcPr>
            <w:tcW w:w="2916" w:type="dxa"/>
            <w:vAlign w:val="center"/>
          </w:tcPr>
          <w:p w:rsidR="00647E35" w:rsidRPr="003A6207" w:rsidRDefault="00647E35" w:rsidP="005F729D"/>
        </w:tc>
        <w:tc>
          <w:tcPr>
            <w:tcW w:w="3649" w:type="dxa"/>
            <w:vAlign w:val="center"/>
          </w:tcPr>
          <w:p w:rsidR="00647E35" w:rsidRPr="003A6207" w:rsidRDefault="00647E35" w:rsidP="005F729D"/>
        </w:tc>
        <w:tc>
          <w:tcPr>
            <w:tcW w:w="6848" w:type="dxa"/>
            <w:vAlign w:val="center"/>
          </w:tcPr>
          <w:p w:rsidR="00647E35" w:rsidRPr="003A6207" w:rsidRDefault="00647E35" w:rsidP="005F729D"/>
        </w:tc>
      </w:tr>
      <w:tr w:rsidR="00647E35" w:rsidRPr="003A6207" w:rsidTr="00647E35">
        <w:trPr>
          <w:trHeight w:val="576"/>
        </w:trPr>
        <w:tc>
          <w:tcPr>
            <w:tcW w:w="472" w:type="dxa"/>
            <w:vAlign w:val="center"/>
          </w:tcPr>
          <w:p w:rsidR="00647E35" w:rsidRPr="003A6207" w:rsidRDefault="00647E35" w:rsidP="005F729D">
            <w:r>
              <w:t>4</w:t>
            </w:r>
          </w:p>
        </w:tc>
        <w:tc>
          <w:tcPr>
            <w:tcW w:w="2916" w:type="dxa"/>
            <w:vAlign w:val="center"/>
          </w:tcPr>
          <w:p w:rsidR="00647E35" w:rsidRPr="003A6207" w:rsidRDefault="00647E35" w:rsidP="005F729D"/>
        </w:tc>
        <w:tc>
          <w:tcPr>
            <w:tcW w:w="3649" w:type="dxa"/>
            <w:vAlign w:val="center"/>
          </w:tcPr>
          <w:p w:rsidR="00647E35" w:rsidRPr="003A6207" w:rsidRDefault="00647E35" w:rsidP="005F729D"/>
        </w:tc>
        <w:tc>
          <w:tcPr>
            <w:tcW w:w="6848" w:type="dxa"/>
            <w:vAlign w:val="center"/>
          </w:tcPr>
          <w:p w:rsidR="00647E35" w:rsidRPr="003A6207" w:rsidRDefault="00647E35" w:rsidP="005F729D"/>
        </w:tc>
      </w:tr>
      <w:tr w:rsidR="00647E35" w:rsidRPr="003A6207" w:rsidTr="00647E35">
        <w:trPr>
          <w:trHeight w:val="576"/>
        </w:trPr>
        <w:tc>
          <w:tcPr>
            <w:tcW w:w="472" w:type="dxa"/>
            <w:vAlign w:val="center"/>
          </w:tcPr>
          <w:p w:rsidR="00647E35" w:rsidRPr="00A0619D" w:rsidRDefault="00647E35" w:rsidP="005F729D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916" w:type="dxa"/>
            <w:vAlign w:val="center"/>
          </w:tcPr>
          <w:p w:rsidR="00647E35" w:rsidRPr="003A6207" w:rsidRDefault="00647E35" w:rsidP="005F729D"/>
        </w:tc>
        <w:tc>
          <w:tcPr>
            <w:tcW w:w="3649" w:type="dxa"/>
            <w:vAlign w:val="center"/>
          </w:tcPr>
          <w:p w:rsidR="00647E35" w:rsidRPr="003A6207" w:rsidRDefault="00647E35" w:rsidP="005F729D"/>
        </w:tc>
        <w:tc>
          <w:tcPr>
            <w:tcW w:w="6848" w:type="dxa"/>
            <w:vAlign w:val="center"/>
          </w:tcPr>
          <w:p w:rsidR="00647E35" w:rsidRPr="003A6207" w:rsidRDefault="00647E35" w:rsidP="005F729D"/>
        </w:tc>
      </w:tr>
      <w:tr w:rsidR="00647E35" w:rsidRPr="003A6207" w:rsidTr="00647E35">
        <w:trPr>
          <w:trHeight w:val="576"/>
        </w:trPr>
        <w:tc>
          <w:tcPr>
            <w:tcW w:w="472" w:type="dxa"/>
            <w:vAlign w:val="center"/>
          </w:tcPr>
          <w:p w:rsidR="00647E35" w:rsidRPr="00A0619D" w:rsidRDefault="00647E35" w:rsidP="005F729D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916" w:type="dxa"/>
            <w:vAlign w:val="center"/>
          </w:tcPr>
          <w:p w:rsidR="00647E35" w:rsidRPr="003A6207" w:rsidRDefault="00647E35" w:rsidP="005F729D"/>
        </w:tc>
        <w:tc>
          <w:tcPr>
            <w:tcW w:w="3649" w:type="dxa"/>
            <w:vAlign w:val="center"/>
          </w:tcPr>
          <w:p w:rsidR="00647E35" w:rsidRPr="003A6207" w:rsidRDefault="00647E35" w:rsidP="005F729D"/>
        </w:tc>
        <w:tc>
          <w:tcPr>
            <w:tcW w:w="6848" w:type="dxa"/>
            <w:vAlign w:val="center"/>
          </w:tcPr>
          <w:p w:rsidR="00647E35" w:rsidRPr="003A6207" w:rsidRDefault="00647E35" w:rsidP="005F729D"/>
        </w:tc>
      </w:tr>
      <w:tr w:rsidR="00647E35" w:rsidRPr="003A6207" w:rsidTr="00647E35">
        <w:trPr>
          <w:trHeight w:val="576"/>
        </w:trPr>
        <w:tc>
          <w:tcPr>
            <w:tcW w:w="472" w:type="dxa"/>
            <w:vAlign w:val="center"/>
          </w:tcPr>
          <w:p w:rsidR="00647E35" w:rsidRPr="003A6207" w:rsidRDefault="00647E35" w:rsidP="005F729D">
            <w:r>
              <w:t>7</w:t>
            </w:r>
          </w:p>
        </w:tc>
        <w:tc>
          <w:tcPr>
            <w:tcW w:w="2916" w:type="dxa"/>
            <w:vAlign w:val="center"/>
          </w:tcPr>
          <w:p w:rsidR="00647E35" w:rsidRPr="003A6207" w:rsidRDefault="00647E35" w:rsidP="005F729D"/>
        </w:tc>
        <w:tc>
          <w:tcPr>
            <w:tcW w:w="3649" w:type="dxa"/>
            <w:vAlign w:val="center"/>
          </w:tcPr>
          <w:p w:rsidR="00647E35" w:rsidRPr="003A6207" w:rsidRDefault="00647E35" w:rsidP="005F729D"/>
        </w:tc>
        <w:tc>
          <w:tcPr>
            <w:tcW w:w="6848" w:type="dxa"/>
            <w:vAlign w:val="center"/>
          </w:tcPr>
          <w:p w:rsidR="00647E35" w:rsidRPr="003A6207" w:rsidRDefault="00647E35" w:rsidP="005F729D"/>
        </w:tc>
      </w:tr>
      <w:tr w:rsidR="00647E35" w:rsidRPr="003A6207" w:rsidTr="00647E35">
        <w:trPr>
          <w:trHeight w:val="576"/>
        </w:trPr>
        <w:tc>
          <w:tcPr>
            <w:tcW w:w="472" w:type="dxa"/>
            <w:vAlign w:val="center"/>
          </w:tcPr>
          <w:p w:rsidR="00647E35" w:rsidRPr="003A6207" w:rsidRDefault="00647E35" w:rsidP="005F729D">
            <w:r>
              <w:t>8</w:t>
            </w:r>
          </w:p>
        </w:tc>
        <w:tc>
          <w:tcPr>
            <w:tcW w:w="2916" w:type="dxa"/>
            <w:vAlign w:val="center"/>
          </w:tcPr>
          <w:p w:rsidR="00647E35" w:rsidRPr="003A6207" w:rsidRDefault="00647E35" w:rsidP="005F729D"/>
        </w:tc>
        <w:tc>
          <w:tcPr>
            <w:tcW w:w="3649" w:type="dxa"/>
            <w:vAlign w:val="center"/>
          </w:tcPr>
          <w:p w:rsidR="00647E35" w:rsidRPr="003A6207" w:rsidRDefault="00647E35" w:rsidP="005F729D"/>
        </w:tc>
        <w:tc>
          <w:tcPr>
            <w:tcW w:w="6848" w:type="dxa"/>
            <w:vAlign w:val="center"/>
          </w:tcPr>
          <w:p w:rsidR="00647E35" w:rsidRPr="003A6207" w:rsidRDefault="00647E35" w:rsidP="005F729D"/>
        </w:tc>
      </w:tr>
      <w:tr w:rsidR="00647E35" w:rsidRPr="003A6207" w:rsidTr="00647E35">
        <w:trPr>
          <w:trHeight w:val="576"/>
        </w:trPr>
        <w:tc>
          <w:tcPr>
            <w:tcW w:w="472" w:type="dxa"/>
            <w:vAlign w:val="center"/>
          </w:tcPr>
          <w:p w:rsidR="00647E35" w:rsidRPr="003A6207" w:rsidRDefault="00647E35" w:rsidP="005F729D">
            <w:r>
              <w:t>9</w:t>
            </w:r>
          </w:p>
        </w:tc>
        <w:tc>
          <w:tcPr>
            <w:tcW w:w="2916" w:type="dxa"/>
            <w:vAlign w:val="center"/>
          </w:tcPr>
          <w:p w:rsidR="00647E35" w:rsidRPr="003A6207" w:rsidRDefault="00647E35" w:rsidP="005F729D"/>
        </w:tc>
        <w:tc>
          <w:tcPr>
            <w:tcW w:w="3649" w:type="dxa"/>
            <w:vAlign w:val="center"/>
          </w:tcPr>
          <w:p w:rsidR="00647E35" w:rsidRPr="003A6207" w:rsidRDefault="00647E35" w:rsidP="005F729D"/>
        </w:tc>
        <w:tc>
          <w:tcPr>
            <w:tcW w:w="6848" w:type="dxa"/>
            <w:vAlign w:val="center"/>
          </w:tcPr>
          <w:p w:rsidR="00647E35" w:rsidRPr="003A6207" w:rsidRDefault="00647E35" w:rsidP="005F729D"/>
        </w:tc>
      </w:tr>
      <w:tr w:rsidR="00647E35" w:rsidRPr="003A6207" w:rsidTr="00647E35">
        <w:trPr>
          <w:trHeight w:val="576"/>
        </w:trPr>
        <w:tc>
          <w:tcPr>
            <w:tcW w:w="472" w:type="dxa"/>
            <w:vAlign w:val="center"/>
          </w:tcPr>
          <w:p w:rsidR="00647E35" w:rsidRPr="003A6207" w:rsidRDefault="00647E35" w:rsidP="005F729D">
            <w:r>
              <w:t>10</w:t>
            </w:r>
          </w:p>
        </w:tc>
        <w:tc>
          <w:tcPr>
            <w:tcW w:w="2916" w:type="dxa"/>
            <w:vAlign w:val="center"/>
          </w:tcPr>
          <w:p w:rsidR="00647E35" w:rsidRPr="003A6207" w:rsidRDefault="00647E35" w:rsidP="005F729D"/>
        </w:tc>
        <w:tc>
          <w:tcPr>
            <w:tcW w:w="3649" w:type="dxa"/>
            <w:vAlign w:val="center"/>
          </w:tcPr>
          <w:p w:rsidR="00647E35" w:rsidRPr="003A6207" w:rsidRDefault="00647E35" w:rsidP="005F729D"/>
        </w:tc>
        <w:tc>
          <w:tcPr>
            <w:tcW w:w="6848" w:type="dxa"/>
            <w:vAlign w:val="center"/>
          </w:tcPr>
          <w:p w:rsidR="00647E35" w:rsidRPr="003A6207" w:rsidRDefault="00647E35" w:rsidP="005F729D"/>
        </w:tc>
      </w:tr>
      <w:tr w:rsidR="00647E35" w:rsidRPr="003A6207" w:rsidTr="00647E3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76"/>
        </w:trPr>
        <w:tc>
          <w:tcPr>
            <w:tcW w:w="472" w:type="dxa"/>
          </w:tcPr>
          <w:p w:rsidR="00647E35" w:rsidRPr="003A6207" w:rsidRDefault="00647E35" w:rsidP="005F729D">
            <w:r>
              <w:t>11</w:t>
            </w:r>
          </w:p>
        </w:tc>
        <w:tc>
          <w:tcPr>
            <w:tcW w:w="2916" w:type="dxa"/>
          </w:tcPr>
          <w:p w:rsidR="00647E35" w:rsidRPr="003A6207" w:rsidRDefault="00647E35" w:rsidP="005F729D"/>
        </w:tc>
        <w:tc>
          <w:tcPr>
            <w:tcW w:w="3649" w:type="dxa"/>
          </w:tcPr>
          <w:p w:rsidR="00647E35" w:rsidRPr="003A6207" w:rsidRDefault="00647E35" w:rsidP="005F729D"/>
        </w:tc>
        <w:tc>
          <w:tcPr>
            <w:tcW w:w="6848" w:type="dxa"/>
          </w:tcPr>
          <w:p w:rsidR="00647E35" w:rsidRPr="003A6207" w:rsidRDefault="00647E35" w:rsidP="005F729D"/>
        </w:tc>
      </w:tr>
      <w:tr w:rsidR="00647E35" w:rsidRPr="003A6207" w:rsidTr="00647E3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76"/>
        </w:trPr>
        <w:tc>
          <w:tcPr>
            <w:tcW w:w="472" w:type="dxa"/>
          </w:tcPr>
          <w:p w:rsidR="00647E35" w:rsidRPr="003A6207" w:rsidRDefault="00647E35" w:rsidP="005F729D">
            <w:r>
              <w:t>12</w:t>
            </w:r>
          </w:p>
        </w:tc>
        <w:tc>
          <w:tcPr>
            <w:tcW w:w="2916" w:type="dxa"/>
          </w:tcPr>
          <w:p w:rsidR="00647E35" w:rsidRPr="003A6207" w:rsidRDefault="00647E35" w:rsidP="005F729D"/>
        </w:tc>
        <w:tc>
          <w:tcPr>
            <w:tcW w:w="3649" w:type="dxa"/>
          </w:tcPr>
          <w:p w:rsidR="00647E35" w:rsidRPr="003A6207" w:rsidRDefault="00647E35" w:rsidP="005F729D"/>
        </w:tc>
        <w:tc>
          <w:tcPr>
            <w:tcW w:w="6848" w:type="dxa"/>
          </w:tcPr>
          <w:p w:rsidR="00647E35" w:rsidRPr="003A6207" w:rsidRDefault="00647E35" w:rsidP="005F729D"/>
        </w:tc>
      </w:tr>
    </w:tbl>
    <w:p w:rsidR="00647E35" w:rsidRDefault="00647E35" w:rsidP="00A0619D">
      <w:pPr>
        <w:ind w:right="-90"/>
      </w:pPr>
      <w:r>
        <w:rPr>
          <w:noProof/>
        </w:rPr>
        <w:lastRenderedPageBreak/>
        <w:drawing>
          <wp:inline distT="0" distB="0" distL="0" distR="0" wp14:anchorId="4F24B721" wp14:editId="4E925DD4">
            <wp:extent cx="3771900" cy="1181100"/>
            <wp:effectExtent l="0" t="0" r="0" b="0"/>
            <wp:docPr id="3" name="Picture 4" descr="Embrace Logo_Positive_Big Word Only in Black no ta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Embrace Logo_Positive_Big Word Only in Black no ta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="00B20413">
        <w:pict>
          <v:shape id="_x0000_i1028" type="#_x0000_t136" style="width:366pt;height:105.75pt" fillcolor="#5a5a5a [2109]" stroked="f">
            <v:stroke r:id="rId9" o:title=""/>
            <v:shadow on="t" color="#b2b2b2" opacity="52429f" offset="3pt"/>
            <v:textpath style="font-family:&quot;Times New Roman&quot;;v-text-kern:t" trim="t" fitpath="t" string="Leaders Gathering"/>
          </v:shape>
        </w:pict>
      </w:r>
    </w:p>
    <w:p w:rsidR="00647E35" w:rsidRDefault="00647E35" w:rsidP="00A0619D">
      <w:pPr>
        <w:ind w:right="-90"/>
      </w:pPr>
    </w:p>
    <w:p w:rsidR="00647E35" w:rsidRPr="00647E35" w:rsidRDefault="00647E35" w:rsidP="00A0619D">
      <w:pPr>
        <w:ind w:right="-90"/>
        <w:rPr>
          <w:b/>
          <w:sz w:val="28"/>
          <w:szCs w:val="28"/>
        </w:rPr>
      </w:pPr>
      <w:r w:rsidRPr="00647E35">
        <w:rPr>
          <w:b/>
          <w:sz w:val="28"/>
          <w:szCs w:val="28"/>
        </w:rPr>
        <w:t>Gathering Plan</w:t>
      </w:r>
    </w:p>
    <w:p w:rsidR="00647E35" w:rsidRDefault="00647E35" w:rsidP="00A0619D">
      <w:pPr>
        <w:ind w:right="-90"/>
      </w:pPr>
    </w:p>
    <w:p w:rsidR="00647E35" w:rsidRDefault="00647E35" w:rsidP="00647E35">
      <w:pPr>
        <w:pStyle w:val="ListParagraph"/>
        <w:numPr>
          <w:ilvl w:val="0"/>
          <w:numId w:val="11"/>
        </w:numPr>
        <w:ind w:right="-90"/>
      </w:pPr>
      <w:r>
        <w:t>Open with Prayer</w:t>
      </w:r>
    </w:p>
    <w:p w:rsidR="00647E35" w:rsidRDefault="00647E35" w:rsidP="00647E35">
      <w:pPr>
        <w:pStyle w:val="ListParagraph"/>
        <w:numPr>
          <w:ilvl w:val="0"/>
          <w:numId w:val="11"/>
        </w:numPr>
        <w:ind w:right="-90"/>
      </w:pPr>
      <w:r>
        <w:t>Meal/Dessert (Fellowship)</w:t>
      </w:r>
    </w:p>
    <w:p w:rsidR="00647E35" w:rsidRDefault="00647E35" w:rsidP="00647E35">
      <w:pPr>
        <w:pStyle w:val="ListParagraph"/>
        <w:numPr>
          <w:ilvl w:val="0"/>
          <w:numId w:val="11"/>
        </w:numPr>
        <w:ind w:right="-90"/>
      </w:pPr>
      <w:r>
        <w:t>Devotional</w:t>
      </w:r>
    </w:p>
    <w:p w:rsidR="00647E35" w:rsidRDefault="00647E35" w:rsidP="00647E35">
      <w:pPr>
        <w:pStyle w:val="ListParagraph"/>
        <w:numPr>
          <w:ilvl w:val="0"/>
          <w:numId w:val="11"/>
        </w:numPr>
        <w:ind w:right="-90"/>
      </w:pPr>
      <w:r>
        <w:t>Encouraging Developments</w:t>
      </w:r>
    </w:p>
    <w:p w:rsidR="00647E35" w:rsidRDefault="00647E35" w:rsidP="00647E35">
      <w:pPr>
        <w:pStyle w:val="ListParagraph"/>
        <w:numPr>
          <w:ilvl w:val="0"/>
          <w:numId w:val="11"/>
        </w:numPr>
        <w:ind w:right="-90"/>
      </w:pPr>
      <w:r>
        <w:t>Challenges to Meet</w:t>
      </w:r>
    </w:p>
    <w:p w:rsidR="00647E35" w:rsidRDefault="00647E35" w:rsidP="00647E35">
      <w:pPr>
        <w:pStyle w:val="ListParagraph"/>
        <w:numPr>
          <w:ilvl w:val="0"/>
          <w:numId w:val="11"/>
        </w:numPr>
        <w:ind w:right="-90"/>
      </w:pPr>
      <w:r>
        <w:t>Additional News or Information</w:t>
      </w:r>
    </w:p>
    <w:p w:rsidR="00647E35" w:rsidRDefault="00647E35" w:rsidP="00647E35">
      <w:pPr>
        <w:pStyle w:val="ListParagraph"/>
        <w:numPr>
          <w:ilvl w:val="0"/>
          <w:numId w:val="11"/>
        </w:numPr>
        <w:ind w:right="-90"/>
      </w:pPr>
      <w:r>
        <w:t>Final thoughts</w:t>
      </w:r>
    </w:p>
    <w:p w:rsidR="00647E35" w:rsidRDefault="00647E35" w:rsidP="00647E35">
      <w:pPr>
        <w:pStyle w:val="ListParagraph"/>
        <w:numPr>
          <w:ilvl w:val="0"/>
          <w:numId w:val="11"/>
        </w:numPr>
        <w:ind w:right="-90"/>
      </w:pPr>
      <w:r>
        <w:t>Closing Prayer</w:t>
      </w:r>
    </w:p>
    <w:p w:rsidR="00647E35" w:rsidRDefault="00647E35" w:rsidP="00647E35">
      <w:pPr>
        <w:ind w:right="-90"/>
      </w:pPr>
    </w:p>
    <w:p w:rsidR="00647E35" w:rsidRPr="00647E35" w:rsidRDefault="00647E35" w:rsidP="00647E35">
      <w:pPr>
        <w:ind w:right="-90"/>
        <w:rPr>
          <w:b/>
          <w:sz w:val="28"/>
          <w:szCs w:val="28"/>
        </w:rPr>
      </w:pPr>
      <w:r>
        <w:rPr>
          <w:b/>
          <w:sz w:val="28"/>
          <w:szCs w:val="28"/>
        </w:rPr>
        <w:t>Notes for the Minutes</w:t>
      </w:r>
    </w:p>
    <w:p w:rsidR="00647E35" w:rsidRDefault="00647E35" w:rsidP="00647E35">
      <w:pPr>
        <w:ind w:right="-90"/>
      </w:pPr>
    </w:p>
    <w:p w:rsidR="00647E35" w:rsidRDefault="00647E35" w:rsidP="00647E35">
      <w:pPr>
        <w:ind w:right="-90"/>
      </w:pPr>
    </w:p>
    <w:p w:rsidR="00647E35" w:rsidRPr="003A6207" w:rsidRDefault="00647E35" w:rsidP="00647E35">
      <w:pPr>
        <w:pStyle w:val="ListParagraph"/>
        <w:ind w:right="-90"/>
      </w:pPr>
    </w:p>
    <w:sectPr w:rsidR="00647E35" w:rsidRPr="003A6207" w:rsidSect="00F73AAC">
      <w:pgSz w:w="15840" w:h="12240" w:orient="landscape"/>
      <w:pgMar w:top="360" w:right="1080" w:bottom="36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45EAF7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791483D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CC4EA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707A6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F1C24CC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6144CB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108A8C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F06F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2DE65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A6E6E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19746E7"/>
    <w:multiLevelType w:val="hybridMultilevel"/>
    <w:tmpl w:val="4D2039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rawingGridHorizontalSpacing w:val="187"/>
  <w:drawingGridVerticalSpacing w:val="187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AAC"/>
    <w:rsid w:val="000D4237"/>
    <w:rsid w:val="0035565B"/>
    <w:rsid w:val="00504334"/>
    <w:rsid w:val="00642511"/>
    <w:rsid w:val="00647E35"/>
    <w:rsid w:val="00695C35"/>
    <w:rsid w:val="00727F6C"/>
    <w:rsid w:val="00731373"/>
    <w:rsid w:val="00A0619D"/>
    <w:rsid w:val="00AC3EA8"/>
    <w:rsid w:val="00B20413"/>
    <w:rsid w:val="00F73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>
      <o:colormru v:ext="edit" colors="#cf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Balloon Text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5C35"/>
    <w:pPr>
      <w:spacing w:before="40" w:after="40"/>
    </w:pPr>
    <w:rPr>
      <w:rFonts w:asciiTheme="minorHAnsi" w:hAnsiTheme="minorHAnsi"/>
      <w:szCs w:val="24"/>
    </w:rPr>
  </w:style>
  <w:style w:type="paragraph" w:styleId="Heading1">
    <w:name w:val="heading 1"/>
    <w:basedOn w:val="Normal"/>
    <w:next w:val="Normal"/>
    <w:qFormat/>
    <w:rsid w:val="00731373"/>
    <w:pPr>
      <w:outlineLvl w:val="0"/>
    </w:pPr>
    <w:rPr>
      <w:rFonts w:asciiTheme="majorHAnsi" w:hAnsiTheme="majorHAnsi"/>
      <w:b/>
      <w:szCs w:val="48"/>
    </w:rPr>
  </w:style>
  <w:style w:type="paragraph" w:styleId="Heading2">
    <w:name w:val="heading 2"/>
    <w:basedOn w:val="Normal"/>
    <w:next w:val="Normal"/>
    <w:link w:val="Heading2Char"/>
    <w:semiHidden/>
    <w:unhideWhenUsed/>
    <w:rsid w:val="00727F6C"/>
    <w:pPr>
      <w:outlineLvl w:val="1"/>
    </w:pPr>
    <w:rPr>
      <w:rFonts w:ascii="Tahoma" w:hAnsi="Tahoma"/>
      <w:b/>
    </w:rPr>
  </w:style>
  <w:style w:type="paragraph" w:styleId="Heading3">
    <w:name w:val="heading 3"/>
    <w:basedOn w:val="Normal"/>
    <w:next w:val="Normal"/>
    <w:link w:val="Heading3Char"/>
    <w:semiHidden/>
    <w:unhideWhenUsed/>
    <w:rsid w:val="00727F6C"/>
    <w:pPr>
      <w:outlineLvl w:val="2"/>
    </w:pPr>
    <w:rPr>
      <w:rFonts w:ascii="Tahoma" w:hAnsi="Tahom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27F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semiHidden/>
    <w:rsid w:val="00731373"/>
    <w:rPr>
      <w:rFonts w:ascii="Tahoma" w:hAnsi="Tahoma"/>
      <w:b/>
      <w:szCs w:val="24"/>
    </w:rPr>
  </w:style>
  <w:style w:type="character" w:customStyle="1" w:styleId="Heading3Char">
    <w:name w:val="Heading 3 Char"/>
    <w:basedOn w:val="DefaultParagraphFont"/>
    <w:link w:val="Heading3"/>
    <w:semiHidden/>
    <w:rsid w:val="00731373"/>
    <w:rPr>
      <w:rFonts w:ascii="Tahoma" w:hAnsi="Tahoma"/>
      <w:szCs w:val="24"/>
    </w:rPr>
  </w:style>
  <w:style w:type="paragraph" w:styleId="Title">
    <w:name w:val="Title"/>
    <w:basedOn w:val="Normal"/>
    <w:qFormat/>
    <w:rsid w:val="00731373"/>
    <w:pPr>
      <w:spacing w:after="480"/>
      <w:jc w:val="center"/>
      <w:outlineLvl w:val="0"/>
    </w:pPr>
    <w:rPr>
      <w:rFonts w:asciiTheme="majorHAnsi" w:hAnsiTheme="majorHAnsi" w:cs="Arial"/>
      <w:b/>
      <w:bCs/>
      <w:color w:val="632423" w:themeColor="accent2" w:themeShade="80"/>
      <w:kern w:val="28"/>
      <w:sz w:val="36"/>
      <w:szCs w:val="32"/>
    </w:rPr>
  </w:style>
  <w:style w:type="character" w:styleId="PlaceholderText">
    <w:name w:val="Placeholder Text"/>
    <w:basedOn w:val="DefaultParagraphFont"/>
    <w:uiPriority w:val="99"/>
    <w:semiHidden/>
    <w:rsid w:val="00731373"/>
    <w:rPr>
      <w:color w:val="808080"/>
    </w:rPr>
  </w:style>
  <w:style w:type="paragraph" w:styleId="BalloonText">
    <w:name w:val="Balloon Text"/>
    <w:basedOn w:val="Normal"/>
    <w:link w:val="BalloonTextChar"/>
    <w:semiHidden/>
    <w:unhideWhenUsed/>
    <w:rsid w:val="0073137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3137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unhideWhenUsed/>
    <w:qFormat/>
    <w:rsid w:val="00A061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Balloon Text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5C35"/>
    <w:pPr>
      <w:spacing w:before="40" w:after="40"/>
    </w:pPr>
    <w:rPr>
      <w:rFonts w:asciiTheme="minorHAnsi" w:hAnsiTheme="minorHAnsi"/>
      <w:szCs w:val="24"/>
    </w:rPr>
  </w:style>
  <w:style w:type="paragraph" w:styleId="Heading1">
    <w:name w:val="heading 1"/>
    <w:basedOn w:val="Normal"/>
    <w:next w:val="Normal"/>
    <w:qFormat/>
    <w:rsid w:val="00731373"/>
    <w:pPr>
      <w:outlineLvl w:val="0"/>
    </w:pPr>
    <w:rPr>
      <w:rFonts w:asciiTheme="majorHAnsi" w:hAnsiTheme="majorHAnsi"/>
      <w:b/>
      <w:szCs w:val="48"/>
    </w:rPr>
  </w:style>
  <w:style w:type="paragraph" w:styleId="Heading2">
    <w:name w:val="heading 2"/>
    <w:basedOn w:val="Normal"/>
    <w:next w:val="Normal"/>
    <w:link w:val="Heading2Char"/>
    <w:semiHidden/>
    <w:unhideWhenUsed/>
    <w:rsid w:val="00727F6C"/>
    <w:pPr>
      <w:outlineLvl w:val="1"/>
    </w:pPr>
    <w:rPr>
      <w:rFonts w:ascii="Tahoma" w:hAnsi="Tahoma"/>
      <w:b/>
    </w:rPr>
  </w:style>
  <w:style w:type="paragraph" w:styleId="Heading3">
    <w:name w:val="heading 3"/>
    <w:basedOn w:val="Normal"/>
    <w:next w:val="Normal"/>
    <w:link w:val="Heading3Char"/>
    <w:semiHidden/>
    <w:unhideWhenUsed/>
    <w:rsid w:val="00727F6C"/>
    <w:pPr>
      <w:outlineLvl w:val="2"/>
    </w:pPr>
    <w:rPr>
      <w:rFonts w:ascii="Tahoma" w:hAnsi="Tahom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27F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semiHidden/>
    <w:rsid w:val="00731373"/>
    <w:rPr>
      <w:rFonts w:ascii="Tahoma" w:hAnsi="Tahoma"/>
      <w:b/>
      <w:szCs w:val="24"/>
    </w:rPr>
  </w:style>
  <w:style w:type="character" w:customStyle="1" w:styleId="Heading3Char">
    <w:name w:val="Heading 3 Char"/>
    <w:basedOn w:val="DefaultParagraphFont"/>
    <w:link w:val="Heading3"/>
    <w:semiHidden/>
    <w:rsid w:val="00731373"/>
    <w:rPr>
      <w:rFonts w:ascii="Tahoma" w:hAnsi="Tahoma"/>
      <w:szCs w:val="24"/>
    </w:rPr>
  </w:style>
  <w:style w:type="paragraph" w:styleId="Title">
    <w:name w:val="Title"/>
    <w:basedOn w:val="Normal"/>
    <w:qFormat/>
    <w:rsid w:val="00731373"/>
    <w:pPr>
      <w:spacing w:after="480"/>
      <w:jc w:val="center"/>
      <w:outlineLvl w:val="0"/>
    </w:pPr>
    <w:rPr>
      <w:rFonts w:asciiTheme="majorHAnsi" w:hAnsiTheme="majorHAnsi" w:cs="Arial"/>
      <w:b/>
      <w:bCs/>
      <w:color w:val="632423" w:themeColor="accent2" w:themeShade="80"/>
      <w:kern w:val="28"/>
      <w:sz w:val="36"/>
      <w:szCs w:val="32"/>
    </w:rPr>
  </w:style>
  <w:style w:type="character" w:styleId="PlaceholderText">
    <w:name w:val="Placeholder Text"/>
    <w:basedOn w:val="DefaultParagraphFont"/>
    <w:uiPriority w:val="99"/>
    <w:semiHidden/>
    <w:rsid w:val="00731373"/>
    <w:rPr>
      <w:color w:val="808080"/>
    </w:rPr>
  </w:style>
  <w:style w:type="paragraph" w:styleId="BalloonText">
    <w:name w:val="Balloon Text"/>
    <w:basedOn w:val="Normal"/>
    <w:link w:val="BalloonTextChar"/>
    <w:semiHidden/>
    <w:unhideWhenUsed/>
    <w:rsid w:val="0073137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3137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unhideWhenUsed/>
    <w:qFormat/>
    <w:rsid w:val="00A061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ureen.Diffley\AppData\Roaming\Microsoft\Templates\Petition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287C815CD22481881CF1C513C59DC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FE69FD-A97F-4083-8AE2-23A31EC5C37F}"/>
      </w:docPartPr>
      <w:docPartBody>
        <w:p w:rsidR="00314C26" w:rsidRDefault="00507200">
          <w:pPr>
            <w:pStyle w:val="0287C815CD22481881CF1C513C59DC82"/>
          </w:pPr>
          <w:r w:rsidRPr="00695C35">
            <w:rPr>
              <w:rStyle w:val="PlaceholderText"/>
            </w:rPr>
            <w:t>[Enter background reasons for and details of petition]</w:t>
          </w:r>
        </w:p>
      </w:docPartBody>
    </w:docPart>
    <w:docPart>
      <w:docPartPr>
        <w:name w:val="516B23D7888C4D589A5D516B5190FB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A59670-C7FA-4BA1-9F95-AB365B3139EC}"/>
      </w:docPartPr>
      <w:docPartBody>
        <w:p w:rsidR="00314C26" w:rsidRDefault="00507200" w:rsidP="00507200">
          <w:pPr>
            <w:pStyle w:val="516B23D7888C4D589A5D516B5190FBB3"/>
          </w:pPr>
          <w:r w:rsidRPr="00695C35">
            <w:rPr>
              <w:rStyle w:val="PlaceholderText"/>
            </w:rPr>
            <w:t>[Enter background reasons for and details of petition]</w:t>
          </w:r>
        </w:p>
      </w:docPartBody>
    </w:docPart>
    <w:docPart>
      <w:docPartPr>
        <w:name w:val="5D495B0CC1BC4017953A739F3D4763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836AE3-D24C-4161-9EA8-56DD981ED1E2}"/>
      </w:docPartPr>
      <w:docPartBody>
        <w:p w:rsidR="0023567E" w:rsidRDefault="00314C26" w:rsidP="00314C26">
          <w:pPr>
            <w:pStyle w:val="5D495B0CC1BC4017953A739F3D47634A"/>
          </w:pPr>
          <w:r w:rsidRPr="00695C35">
            <w:rPr>
              <w:rStyle w:val="PlaceholderText"/>
            </w:rPr>
            <w:t>[Enter background reasons for and details of petition]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200"/>
    <w:rsid w:val="0023567E"/>
    <w:rsid w:val="00314C26"/>
    <w:rsid w:val="00507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5AE4C229A7D47A8BC4A6639375DC2D8">
    <w:name w:val="55AE4C229A7D47A8BC4A6639375DC2D8"/>
  </w:style>
  <w:style w:type="character" w:styleId="PlaceholderText">
    <w:name w:val="Placeholder Text"/>
    <w:basedOn w:val="DefaultParagraphFont"/>
    <w:uiPriority w:val="99"/>
    <w:semiHidden/>
    <w:rsid w:val="00314C26"/>
    <w:rPr>
      <w:color w:val="808080"/>
    </w:rPr>
  </w:style>
  <w:style w:type="paragraph" w:customStyle="1" w:styleId="0287C815CD22481881CF1C513C59DC82">
    <w:name w:val="0287C815CD22481881CF1C513C59DC82"/>
  </w:style>
  <w:style w:type="paragraph" w:customStyle="1" w:styleId="59290E276D864360831A7905CC178987">
    <w:name w:val="59290E276D864360831A7905CC178987"/>
  </w:style>
  <w:style w:type="paragraph" w:customStyle="1" w:styleId="516B23D7888C4D589A5D516B5190FBB3">
    <w:name w:val="516B23D7888C4D589A5D516B5190FBB3"/>
    <w:rsid w:val="00507200"/>
  </w:style>
  <w:style w:type="paragraph" w:customStyle="1" w:styleId="5D495B0CC1BC4017953A739F3D47634A">
    <w:name w:val="5D495B0CC1BC4017953A739F3D47634A"/>
    <w:rsid w:val="00314C2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5AE4C229A7D47A8BC4A6639375DC2D8">
    <w:name w:val="55AE4C229A7D47A8BC4A6639375DC2D8"/>
  </w:style>
  <w:style w:type="character" w:styleId="PlaceholderText">
    <w:name w:val="Placeholder Text"/>
    <w:basedOn w:val="DefaultParagraphFont"/>
    <w:uiPriority w:val="99"/>
    <w:semiHidden/>
    <w:rsid w:val="00314C26"/>
    <w:rPr>
      <w:color w:val="808080"/>
    </w:rPr>
  </w:style>
  <w:style w:type="paragraph" w:customStyle="1" w:styleId="0287C815CD22481881CF1C513C59DC82">
    <w:name w:val="0287C815CD22481881CF1C513C59DC82"/>
  </w:style>
  <w:style w:type="paragraph" w:customStyle="1" w:styleId="59290E276D864360831A7905CC178987">
    <w:name w:val="59290E276D864360831A7905CC178987"/>
  </w:style>
  <w:style w:type="paragraph" w:customStyle="1" w:styleId="516B23D7888C4D589A5D516B5190FBB3">
    <w:name w:val="516B23D7888C4D589A5D516B5190FBB3"/>
    <w:rsid w:val="00507200"/>
  </w:style>
  <w:style w:type="paragraph" w:customStyle="1" w:styleId="5D495B0CC1BC4017953A739F3D47634A">
    <w:name w:val="5D495B0CC1BC4017953A739F3D47634A"/>
    <w:rsid w:val="00314C2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66CF89-36F7-4B54-A189-58A8E689B5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AC1CE3-1301-4FCC-BD60-0676CB7AE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Petition</Template>
  <TotalTime>8</TotalTime>
  <Pages>4</Pages>
  <Words>136</Words>
  <Characters>857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Petition</vt:lpstr>
    </vt:vector>
  </TitlesOfParts>
  <Company/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Petition</dc:title>
  <dc:creator>Maureen Diffley</dc:creator>
  <cp:lastModifiedBy>Maureen Diffley</cp:lastModifiedBy>
  <cp:revision>5</cp:revision>
  <cp:lastPrinted>2003-07-21T15:58:00Z</cp:lastPrinted>
  <dcterms:created xsi:type="dcterms:W3CDTF">2015-11-28T21:55:00Z</dcterms:created>
  <dcterms:modified xsi:type="dcterms:W3CDTF">2016-01-08T19:24:00Z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TC060891931033</vt:lpwstr>
  </property>
</Properties>
</file>